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14A" w:rsidRDefault="007C714A" w:rsidP="007C714A">
      <w:pPr>
        <w:pStyle w:val="a3"/>
        <w:tabs>
          <w:tab w:val="left" w:pos="708"/>
        </w:tabs>
        <w:jc w:val="center"/>
        <w:rPr>
          <w:rFonts w:ascii="PT Astra Serif" w:hAnsi="PT Astra Serif"/>
          <w:szCs w:val="28"/>
        </w:rPr>
      </w:pPr>
    </w:p>
    <w:p w:rsidR="007C714A" w:rsidRPr="003A65CB" w:rsidRDefault="007C714A" w:rsidP="001A623C">
      <w:pPr>
        <w:pStyle w:val="a3"/>
        <w:tabs>
          <w:tab w:val="left" w:pos="708"/>
        </w:tabs>
        <w:jc w:val="center"/>
        <w:rPr>
          <w:rFonts w:ascii="PT Astra Serif" w:hAnsi="PT Astra Serif"/>
          <w:b/>
        </w:rPr>
      </w:pPr>
      <w:r w:rsidRPr="003A65CB">
        <w:rPr>
          <w:rFonts w:ascii="PT Astra Serif" w:hAnsi="PT Astra Serif"/>
          <w:szCs w:val="28"/>
        </w:rPr>
        <w:tab/>
      </w:r>
      <w:r w:rsidRPr="003A65CB">
        <w:rPr>
          <w:rFonts w:ascii="PT Astra Serif" w:hAnsi="PT Astra Serif"/>
          <w:szCs w:val="28"/>
        </w:rPr>
        <w:tab/>
      </w:r>
      <w:r w:rsidRPr="00FC5D47">
        <w:rPr>
          <w:rFonts w:ascii="PT Astra Serif" w:hAnsi="PT Astra Serif"/>
          <w:b/>
          <w:szCs w:val="28"/>
        </w:rPr>
        <w:t xml:space="preserve">О внесении изменений в </w:t>
      </w:r>
      <w:r w:rsidR="00056CEF">
        <w:rPr>
          <w:rFonts w:ascii="PT Astra Serif" w:hAnsi="PT Astra Serif"/>
          <w:b/>
          <w:szCs w:val="28"/>
        </w:rPr>
        <w:t>постановление</w:t>
      </w:r>
      <w:r w:rsidRPr="00FC5D47">
        <w:rPr>
          <w:rFonts w:ascii="PT Astra Serif" w:hAnsi="PT Astra Serif"/>
          <w:b/>
          <w:szCs w:val="28"/>
        </w:rPr>
        <w:t xml:space="preserve"> Администрации города</w:t>
      </w:r>
      <w:r w:rsidR="001A623C" w:rsidRPr="00FC5D47">
        <w:rPr>
          <w:rFonts w:ascii="PT Astra Serif" w:hAnsi="PT Astra Serif"/>
          <w:b/>
          <w:szCs w:val="28"/>
        </w:rPr>
        <w:br/>
      </w:r>
      <w:r w:rsidRPr="00FC5D47">
        <w:rPr>
          <w:rFonts w:ascii="PT Astra Serif" w:hAnsi="PT Astra Serif"/>
          <w:b/>
          <w:szCs w:val="28"/>
        </w:rPr>
        <w:t xml:space="preserve">Новый Уренгой от </w:t>
      </w:r>
      <w:r w:rsidR="008F1505">
        <w:rPr>
          <w:rFonts w:ascii="PT Astra Serif" w:hAnsi="PT Astra Serif"/>
          <w:b/>
          <w:szCs w:val="28"/>
        </w:rPr>
        <w:t>07.11.2016</w:t>
      </w:r>
      <w:r w:rsidR="00056CEF">
        <w:rPr>
          <w:rFonts w:ascii="PT Astra Serif" w:hAnsi="PT Astra Serif"/>
          <w:b/>
          <w:szCs w:val="28"/>
        </w:rPr>
        <w:t xml:space="preserve"> № </w:t>
      </w:r>
      <w:r w:rsidR="008F1505">
        <w:rPr>
          <w:rFonts w:ascii="PT Astra Serif" w:hAnsi="PT Astra Serif"/>
          <w:b/>
          <w:szCs w:val="28"/>
        </w:rPr>
        <w:t>360</w:t>
      </w:r>
    </w:p>
    <w:p w:rsidR="007C714A" w:rsidRPr="0070405E" w:rsidRDefault="007C714A" w:rsidP="007C714A">
      <w:pPr>
        <w:jc w:val="center"/>
        <w:rPr>
          <w:rFonts w:ascii="PT Astra Serif" w:hAnsi="PT Astra Serif"/>
          <w:sz w:val="20"/>
          <w:szCs w:val="24"/>
        </w:rPr>
      </w:pPr>
    </w:p>
    <w:p w:rsidR="007C714A" w:rsidRPr="0070405E" w:rsidRDefault="007C714A" w:rsidP="007C714A">
      <w:pPr>
        <w:jc w:val="center"/>
        <w:rPr>
          <w:rFonts w:ascii="PT Astra Serif" w:hAnsi="PT Astra Serif"/>
          <w:sz w:val="20"/>
          <w:szCs w:val="24"/>
        </w:rPr>
      </w:pPr>
    </w:p>
    <w:p w:rsidR="007C714A" w:rsidRPr="0070405E" w:rsidRDefault="007C714A" w:rsidP="007C714A">
      <w:pPr>
        <w:jc w:val="center"/>
        <w:rPr>
          <w:rFonts w:ascii="PT Astra Serif" w:hAnsi="PT Astra Serif"/>
          <w:sz w:val="20"/>
          <w:szCs w:val="24"/>
        </w:rPr>
      </w:pPr>
    </w:p>
    <w:p w:rsidR="007C714A" w:rsidRPr="003A65CB" w:rsidRDefault="007C714A" w:rsidP="007C714A">
      <w:pPr>
        <w:jc w:val="both"/>
        <w:rPr>
          <w:rFonts w:ascii="PT Astra Serif" w:hAnsi="PT Astra Serif"/>
        </w:rPr>
      </w:pPr>
      <w:r w:rsidRPr="003A65CB">
        <w:rPr>
          <w:rFonts w:ascii="PT Astra Serif" w:hAnsi="PT Astra Serif"/>
        </w:rPr>
        <w:tab/>
      </w:r>
      <w:proofErr w:type="gramStart"/>
      <w:r w:rsidR="00056CEF">
        <w:rPr>
          <w:rFonts w:ascii="PT Astra Serif" w:hAnsi="PT Astra Serif"/>
        </w:rPr>
        <w:t>В соответствии с федеральными законами от 16.10.2003 № 131-ФЗ «Об общих принципах организации местного самоуправления в российской Федерации»</w:t>
      </w:r>
      <w:r w:rsidRPr="003A65CB">
        <w:rPr>
          <w:rFonts w:ascii="PT Astra Serif" w:hAnsi="PT Astra Serif"/>
        </w:rPr>
        <w:t>,</w:t>
      </w:r>
      <w:r w:rsidR="00056CEF">
        <w:rPr>
          <w:rFonts w:ascii="PT Astra Serif" w:hAnsi="PT Astra Serif"/>
        </w:rPr>
        <w:t xml:space="preserve"> от 08.05.2010 № 83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Новый Уренгой от 03.05.2011 № 148 «О порядке создания, реорганизации, изменения типа и ликвидации муниципальных учреждений, а так же утверждения</w:t>
      </w:r>
      <w:proofErr w:type="gramEnd"/>
      <w:r w:rsidR="00056CEF">
        <w:rPr>
          <w:rFonts w:ascii="PT Astra Serif" w:hAnsi="PT Astra Serif"/>
        </w:rPr>
        <w:t xml:space="preserve"> уставов муниципальных учреждений и внесения в них изменений»,</w:t>
      </w:r>
      <w:r w:rsidRPr="003A65CB">
        <w:rPr>
          <w:rFonts w:ascii="PT Astra Serif" w:hAnsi="PT Astra Serif"/>
        </w:rPr>
        <w:t xml:space="preserve"> руководствуясь Уставом муниципального образования город     Новый Уренгой:</w:t>
      </w:r>
    </w:p>
    <w:p w:rsidR="007C714A" w:rsidRPr="003A65CB" w:rsidRDefault="007C714A" w:rsidP="007C714A">
      <w:pPr>
        <w:jc w:val="both"/>
        <w:rPr>
          <w:rFonts w:ascii="PT Astra Serif" w:hAnsi="PT Astra Serif"/>
        </w:rPr>
      </w:pPr>
    </w:p>
    <w:p w:rsidR="007C714A" w:rsidRPr="003A65CB" w:rsidRDefault="007C714A" w:rsidP="007C714A">
      <w:pPr>
        <w:ind w:firstLine="709"/>
        <w:jc w:val="both"/>
        <w:rPr>
          <w:rFonts w:ascii="PT Astra Serif" w:hAnsi="PT Astra Serif" w:cs="Arial CYR"/>
          <w:szCs w:val="28"/>
        </w:rPr>
      </w:pPr>
      <w:r w:rsidRPr="003A65CB">
        <w:rPr>
          <w:rFonts w:ascii="PT Astra Serif" w:hAnsi="PT Astra Serif" w:cs="Arial CYR"/>
          <w:szCs w:val="28"/>
        </w:rPr>
        <w:t xml:space="preserve">1. Внести следующие изменения в </w:t>
      </w:r>
      <w:r w:rsidR="00056CEF">
        <w:rPr>
          <w:rFonts w:ascii="PT Astra Serif" w:hAnsi="PT Astra Serif" w:cs="Arial CYR"/>
          <w:szCs w:val="28"/>
        </w:rPr>
        <w:t>постановление Админис</w:t>
      </w:r>
      <w:r w:rsidR="008F1505">
        <w:rPr>
          <w:rFonts w:ascii="PT Astra Serif" w:hAnsi="PT Astra Serif" w:cs="Arial CYR"/>
          <w:szCs w:val="28"/>
        </w:rPr>
        <w:t>трации города Новый Уренгой от 07.11.2016 № 360</w:t>
      </w:r>
      <w:r w:rsidR="00056CEF">
        <w:rPr>
          <w:rFonts w:ascii="PT Astra Serif" w:hAnsi="PT Astra Serif" w:cs="Arial CYR"/>
          <w:szCs w:val="28"/>
        </w:rPr>
        <w:t xml:space="preserve"> «</w:t>
      </w:r>
      <w:r w:rsidR="008F1505">
        <w:rPr>
          <w:rFonts w:ascii="PT Astra Serif" w:hAnsi="PT Astra Serif" w:cs="Arial CYR"/>
          <w:szCs w:val="28"/>
        </w:rPr>
        <w:t>О создании</w:t>
      </w:r>
      <w:r w:rsidR="00056CEF">
        <w:rPr>
          <w:rFonts w:ascii="PT Astra Serif" w:hAnsi="PT Astra Serif" w:cs="Arial CYR"/>
          <w:szCs w:val="28"/>
        </w:rPr>
        <w:t xml:space="preserve"> муниципального </w:t>
      </w:r>
      <w:r w:rsidR="00366164">
        <w:rPr>
          <w:rFonts w:ascii="PT Astra Serif" w:hAnsi="PT Astra Serif" w:cs="Arial CYR"/>
          <w:szCs w:val="28"/>
        </w:rPr>
        <w:t xml:space="preserve">казенного </w:t>
      </w:r>
      <w:r w:rsidR="00056CEF">
        <w:rPr>
          <w:rFonts w:ascii="PT Astra Serif" w:hAnsi="PT Astra Serif" w:cs="Arial CYR"/>
          <w:szCs w:val="28"/>
        </w:rPr>
        <w:t>учрежд</w:t>
      </w:r>
      <w:r w:rsidR="008F1505">
        <w:rPr>
          <w:rFonts w:ascii="PT Astra Serif" w:hAnsi="PT Astra Serif" w:cs="Arial CYR"/>
          <w:szCs w:val="28"/>
        </w:rPr>
        <w:t>ения «Дирекция капитального строительства и жилищной политики</w:t>
      </w:r>
      <w:r w:rsidR="00056CEF">
        <w:rPr>
          <w:rFonts w:ascii="PT Astra Serif" w:hAnsi="PT Astra Serif" w:cs="Arial CYR"/>
          <w:szCs w:val="28"/>
        </w:rPr>
        <w:t>»:</w:t>
      </w:r>
    </w:p>
    <w:p w:rsidR="007C714A" w:rsidRDefault="007C714A" w:rsidP="007C714A">
      <w:pPr>
        <w:ind w:firstLine="709"/>
        <w:jc w:val="both"/>
        <w:rPr>
          <w:rFonts w:ascii="PT Astra Serif" w:hAnsi="PT Astra Serif" w:cs="Arial CYR"/>
          <w:szCs w:val="28"/>
        </w:rPr>
      </w:pPr>
      <w:r w:rsidRPr="003A65CB">
        <w:rPr>
          <w:rFonts w:ascii="PT Astra Serif" w:hAnsi="PT Astra Serif" w:cs="Arial CYR"/>
          <w:szCs w:val="28"/>
        </w:rPr>
        <w:t>1.</w:t>
      </w:r>
      <w:r>
        <w:rPr>
          <w:rFonts w:ascii="PT Astra Serif" w:hAnsi="PT Astra Serif" w:cs="Arial CYR"/>
          <w:szCs w:val="28"/>
        </w:rPr>
        <w:t>1</w:t>
      </w:r>
      <w:r w:rsidRPr="003A65CB">
        <w:rPr>
          <w:rFonts w:ascii="PT Astra Serif" w:hAnsi="PT Astra Serif" w:cs="Arial CYR"/>
          <w:szCs w:val="28"/>
        </w:rPr>
        <w:t xml:space="preserve">. Изложить </w:t>
      </w:r>
      <w:r w:rsidR="00056CEF">
        <w:rPr>
          <w:rFonts w:ascii="PT Astra Serif" w:hAnsi="PT Astra Serif" w:cs="Arial CYR"/>
          <w:szCs w:val="28"/>
        </w:rPr>
        <w:t>пункт</w:t>
      </w:r>
      <w:r w:rsidRPr="003A65CB">
        <w:rPr>
          <w:rFonts w:ascii="PT Astra Serif" w:hAnsi="PT Astra Serif" w:cs="Arial CYR"/>
          <w:szCs w:val="28"/>
        </w:rPr>
        <w:t xml:space="preserve"> </w:t>
      </w:r>
      <w:r w:rsidR="008F1505">
        <w:rPr>
          <w:rFonts w:ascii="PT Astra Serif" w:hAnsi="PT Astra Serif" w:cs="Arial CYR"/>
          <w:szCs w:val="28"/>
        </w:rPr>
        <w:t xml:space="preserve">2 </w:t>
      </w:r>
      <w:r w:rsidR="00056CEF">
        <w:rPr>
          <w:rFonts w:ascii="PT Astra Serif" w:hAnsi="PT Astra Serif" w:cs="Arial CYR"/>
          <w:szCs w:val="28"/>
        </w:rPr>
        <w:t>в следующей редакции:</w:t>
      </w:r>
    </w:p>
    <w:p w:rsidR="00056CEF" w:rsidRPr="003A65CB" w:rsidRDefault="00056CEF" w:rsidP="007C714A">
      <w:pPr>
        <w:ind w:firstLine="709"/>
        <w:jc w:val="both"/>
        <w:rPr>
          <w:rFonts w:ascii="PT Astra Serif" w:hAnsi="PT Astra Serif" w:cs="Arial CYR"/>
          <w:szCs w:val="28"/>
        </w:rPr>
      </w:pPr>
      <w:r>
        <w:rPr>
          <w:rFonts w:ascii="PT Astra Serif" w:hAnsi="PT Astra Serif" w:cs="Arial CYR"/>
          <w:szCs w:val="28"/>
        </w:rPr>
        <w:t>«</w:t>
      </w:r>
      <w:r w:rsidR="008646AB">
        <w:rPr>
          <w:rFonts w:ascii="PT Astra Serif" w:hAnsi="PT Astra Serif" w:cs="Arial CYR"/>
          <w:szCs w:val="28"/>
        </w:rPr>
        <w:t>Определить органом, уполномоченным на осуществление функций и полномочий учредителя муниципального казенного учреждения «</w:t>
      </w:r>
      <w:r w:rsidR="008F1505">
        <w:rPr>
          <w:rFonts w:ascii="PT Astra Serif" w:hAnsi="PT Astra Serif" w:cs="Arial CYR"/>
          <w:szCs w:val="28"/>
        </w:rPr>
        <w:t>Дирекция капитального строительства и жилищной политики</w:t>
      </w:r>
      <w:r w:rsidR="008646AB">
        <w:rPr>
          <w:rFonts w:ascii="PT Astra Serif" w:hAnsi="PT Astra Serif" w:cs="Arial CYR"/>
          <w:szCs w:val="28"/>
        </w:rPr>
        <w:t>», Департамент строительства и жилищно-коммунального комплекса Администрации города Новый Уренгой</w:t>
      </w:r>
      <w:r>
        <w:rPr>
          <w:rFonts w:ascii="PT Astra Serif" w:hAnsi="PT Astra Serif" w:cs="Arial CYR"/>
          <w:szCs w:val="28"/>
        </w:rPr>
        <w:t>»</w:t>
      </w:r>
      <w:r w:rsidR="008646AB">
        <w:rPr>
          <w:rFonts w:ascii="PT Astra Serif" w:hAnsi="PT Astra Serif" w:cs="Arial CYR"/>
          <w:szCs w:val="28"/>
        </w:rPr>
        <w:t>.</w:t>
      </w:r>
    </w:p>
    <w:p w:rsidR="008646AB" w:rsidRDefault="007C714A" w:rsidP="007C714A">
      <w:pPr>
        <w:ind w:firstLine="709"/>
        <w:jc w:val="both"/>
        <w:rPr>
          <w:rFonts w:ascii="PT Astra Serif" w:hAnsi="PT Astra Serif" w:cs="Arial CYR"/>
          <w:szCs w:val="28"/>
        </w:rPr>
      </w:pPr>
      <w:r w:rsidRPr="003A65CB">
        <w:rPr>
          <w:rFonts w:ascii="PT Astra Serif" w:hAnsi="PT Astra Serif" w:cs="Arial CYR"/>
          <w:szCs w:val="28"/>
        </w:rPr>
        <w:t>1.</w:t>
      </w:r>
      <w:r>
        <w:rPr>
          <w:rFonts w:ascii="PT Astra Serif" w:hAnsi="PT Astra Serif" w:cs="Arial CYR"/>
          <w:szCs w:val="28"/>
        </w:rPr>
        <w:t>2</w:t>
      </w:r>
      <w:r w:rsidRPr="003A65CB">
        <w:rPr>
          <w:rFonts w:ascii="PT Astra Serif" w:hAnsi="PT Astra Serif" w:cs="Arial CYR"/>
          <w:szCs w:val="28"/>
        </w:rPr>
        <w:t xml:space="preserve">. Изложить </w:t>
      </w:r>
      <w:r w:rsidR="008F1505">
        <w:rPr>
          <w:rFonts w:ascii="PT Astra Serif" w:hAnsi="PT Astra Serif" w:cs="Arial CYR"/>
          <w:szCs w:val="28"/>
        </w:rPr>
        <w:t>подпункт 5.1. пункта 5</w:t>
      </w:r>
      <w:r w:rsidR="008646AB">
        <w:rPr>
          <w:rFonts w:ascii="PT Astra Serif" w:hAnsi="PT Astra Serif" w:cs="Arial CYR"/>
          <w:szCs w:val="28"/>
        </w:rPr>
        <w:t xml:space="preserve"> в следующей редакции:</w:t>
      </w:r>
    </w:p>
    <w:p w:rsidR="008646AB" w:rsidRDefault="008646AB" w:rsidP="007C714A">
      <w:pPr>
        <w:ind w:firstLine="709"/>
        <w:jc w:val="both"/>
        <w:rPr>
          <w:rFonts w:ascii="PT Astra Serif" w:hAnsi="PT Astra Serif" w:cs="Arial CYR"/>
          <w:szCs w:val="28"/>
        </w:rPr>
      </w:pPr>
      <w:r>
        <w:rPr>
          <w:rFonts w:ascii="PT Astra Serif" w:hAnsi="PT Astra Serif" w:cs="Arial CYR"/>
          <w:szCs w:val="28"/>
        </w:rPr>
        <w:t xml:space="preserve">«3. Департаменту строительства и жилищно-коммунального комплекса Администрации города Новый Уренгой </w:t>
      </w:r>
      <w:r w:rsidR="00BA7374">
        <w:rPr>
          <w:rFonts w:ascii="PT Astra Serif" w:hAnsi="PT Astra Serif" w:cs="Arial CYR"/>
          <w:szCs w:val="28"/>
        </w:rPr>
        <w:t>(</w:t>
      </w:r>
      <w:proofErr w:type="spellStart"/>
      <w:r w:rsidR="00BA7374">
        <w:rPr>
          <w:rFonts w:ascii="PT Astra Serif" w:hAnsi="PT Astra Serif" w:cs="Arial CYR"/>
          <w:szCs w:val="28"/>
        </w:rPr>
        <w:t>Чунтонов</w:t>
      </w:r>
      <w:proofErr w:type="spellEnd"/>
      <w:r w:rsidR="00BA7374">
        <w:rPr>
          <w:rFonts w:ascii="PT Astra Serif" w:hAnsi="PT Astra Serif" w:cs="Arial CYR"/>
          <w:szCs w:val="28"/>
        </w:rPr>
        <w:t xml:space="preserve"> В.А.) </w:t>
      </w:r>
      <w:r>
        <w:rPr>
          <w:rFonts w:ascii="PT Astra Serif" w:hAnsi="PT Astra Serif" w:cs="Arial CYR"/>
          <w:szCs w:val="28"/>
        </w:rPr>
        <w:t xml:space="preserve">утвердить устав </w:t>
      </w:r>
      <w:r w:rsidR="00793E95">
        <w:rPr>
          <w:rFonts w:ascii="PT Astra Serif" w:hAnsi="PT Astra Serif" w:cs="Arial CYR"/>
          <w:szCs w:val="28"/>
        </w:rPr>
        <w:t xml:space="preserve">муниципального </w:t>
      </w:r>
      <w:r>
        <w:rPr>
          <w:rFonts w:ascii="PT Astra Serif" w:hAnsi="PT Astra Serif" w:cs="Arial CYR"/>
          <w:szCs w:val="28"/>
        </w:rPr>
        <w:t>казенного учреждения</w:t>
      </w:r>
      <w:r w:rsidR="00793E95">
        <w:rPr>
          <w:rFonts w:ascii="PT Astra Serif" w:hAnsi="PT Astra Serif" w:cs="Arial CYR"/>
          <w:szCs w:val="28"/>
        </w:rPr>
        <w:t xml:space="preserve"> «</w:t>
      </w:r>
      <w:r w:rsidR="008F1505">
        <w:rPr>
          <w:rFonts w:ascii="PT Astra Serif" w:hAnsi="PT Astra Serif" w:cs="Arial CYR"/>
          <w:szCs w:val="28"/>
        </w:rPr>
        <w:t>Дирекция капи</w:t>
      </w:r>
      <w:r w:rsidR="00366164">
        <w:rPr>
          <w:rFonts w:ascii="PT Astra Serif" w:hAnsi="PT Astra Serif" w:cs="Arial CYR"/>
          <w:szCs w:val="28"/>
        </w:rPr>
        <w:t>тального строительства и жилищной политики</w:t>
      </w:r>
      <w:r>
        <w:rPr>
          <w:rFonts w:ascii="PT Astra Serif" w:hAnsi="PT Astra Serif" w:cs="Arial CYR"/>
          <w:szCs w:val="28"/>
        </w:rPr>
        <w:t>».</w:t>
      </w:r>
    </w:p>
    <w:p w:rsidR="007C714A" w:rsidRPr="003A65CB" w:rsidRDefault="00394278" w:rsidP="008646AB">
      <w:pPr>
        <w:ind w:firstLine="709"/>
        <w:jc w:val="both"/>
        <w:rPr>
          <w:rFonts w:ascii="PT Astra Serif" w:hAnsi="PT Astra Serif" w:cs="Arial CYR"/>
          <w:szCs w:val="28"/>
        </w:rPr>
      </w:pPr>
      <w:r w:rsidRPr="00FC5D47">
        <w:rPr>
          <w:rFonts w:ascii="PT Astra Serif" w:hAnsi="PT Astra Serif" w:cs="Arial CYR"/>
          <w:szCs w:val="28"/>
        </w:rPr>
        <w:t>2</w:t>
      </w:r>
      <w:r w:rsidR="007C714A" w:rsidRPr="00FC5D47">
        <w:rPr>
          <w:rFonts w:ascii="PT Astra Serif" w:hAnsi="PT Astra Serif" w:cs="Arial CYR"/>
          <w:szCs w:val="28"/>
        </w:rPr>
        <w:t xml:space="preserve">. </w:t>
      </w:r>
      <w:r w:rsidR="008646AB">
        <w:rPr>
          <w:rFonts w:ascii="PT Astra Serif" w:hAnsi="PT Astra Serif" w:cs="Arial CYR"/>
          <w:szCs w:val="28"/>
        </w:rPr>
        <w:t>Постановление</w:t>
      </w:r>
      <w:r w:rsidR="007C714A" w:rsidRPr="00FC5D47">
        <w:rPr>
          <w:rFonts w:ascii="PT Astra Serif" w:hAnsi="PT Astra Serif" w:cs="Arial CYR"/>
          <w:szCs w:val="28"/>
        </w:rPr>
        <w:t xml:space="preserve"> вступает в силу со дня его </w:t>
      </w:r>
      <w:r w:rsidR="00330A18">
        <w:rPr>
          <w:rFonts w:ascii="PT Astra Serif" w:hAnsi="PT Astra Serif" w:cs="Arial CYR"/>
          <w:szCs w:val="28"/>
        </w:rPr>
        <w:t>опубликования</w:t>
      </w:r>
      <w:r w:rsidR="007C714A" w:rsidRPr="00FC5D47">
        <w:rPr>
          <w:rFonts w:ascii="PT Astra Serif" w:hAnsi="PT Astra Serif" w:cs="Arial CYR"/>
          <w:szCs w:val="28"/>
        </w:rPr>
        <w:t>.</w:t>
      </w:r>
    </w:p>
    <w:p w:rsidR="007C714A" w:rsidRPr="0070405E" w:rsidRDefault="007C714A" w:rsidP="007C714A">
      <w:pPr>
        <w:rPr>
          <w:rFonts w:ascii="PT Astra Serif" w:hAnsi="PT Astra Serif"/>
          <w:sz w:val="22"/>
          <w:szCs w:val="24"/>
        </w:rPr>
      </w:pPr>
    </w:p>
    <w:p w:rsidR="0070405E" w:rsidRPr="0070405E" w:rsidRDefault="0070405E" w:rsidP="007C714A">
      <w:pPr>
        <w:rPr>
          <w:rFonts w:ascii="PT Astra Serif" w:hAnsi="PT Astra Serif"/>
          <w:sz w:val="22"/>
          <w:szCs w:val="24"/>
        </w:rPr>
      </w:pPr>
    </w:p>
    <w:p w:rsidR="007C714A" w:rsidRPr="00394278" w:rsidRDefault="007C714A" w:rsidP="007C714A">
      <w:pPr>
        <w:rPr>
          <w:rFonts w:ascii="PT Astra Serif" w:hAnsi="PT Astra Serif"/>
          <w:color w:val="FF0000"/>
          <w:sz w:val="22"/>
          <w:szCs w:val="24"/>
        </w:rPr>
      </w:pPr>
    </w:p>
    <w:p w:rsidR="007C714A" w:rsidRDefault="007C714A" w:rsidP="007C714A">
      <w:pPr>
        <w:pStyle w:val="a3"/>
        <w:tabs>
          <w:tab w:val="clear" w:pos="8306"/>
          <w:tab w:val="left" w:pos="708"/>
          <w:tab w:val="right" w:pos="9356"/>
        </w:tabs>
        <w:rPr>
          <w:rFonts w:ascii="PT Astra Serif" w:hAnsi="PT Astra Serif"/>
          <w:sz w:val="20"/>
        </w:rPr>
      </w:pPr>
      <w:r w:rsidRPr="003A65CB">
        <w:rPr>
          <w:rFonts w:ascii="PT Astra Serif" w:hAnsi="PT Astra Serif"/>
          <w:szCs w:val="28"/>
        </w:rPr>
        <w:t xml:space="preserve">Глава города Новый Уренгой                                 </w:t>
      </w:r>
      <w:r w:rsidRPr="003A65CB"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>А</w:t>
      </w:r>
      <w:r w:rsidRPr="003A65CB">
        <w:rPr>
          <w:rFonts w:ascii="PT Astra Serif" w:hAnsi="PT Astra Serif"/>
          <w:szCs w:val="28"/>
        </w:rPr>
        <w:t>.</w:t>
      </w:r>
      <w:r>
        <w:rPr>
          <w:rFonts w:ascii="PT Astra Serif" w:hAnsi="PT Astra Serif"/>
          <w:szCs w:val="28"/>
        </w:rPr>
        <w:t>В</w:t>
      </w:r>
      <w:r w:rsidRPr="003A65CB">
        <w:rPr>
          <w:rFonts w:ascii="PT Astra Serif" w:hAnsi="PT Astra Serif"/>
          <w:szCs w:val="28"/>
        </w:rPr>
        <w:t xml:space="preserve">. </w:t>
      </w:r>
      <w:r>
        <w:rPr>
          <w:rFonts w:ascii="PT Astra Serif" w:hAnsi="PT Astra Serif"/>
          <w:szCs w:val="28"/>
        </w:rPr>
        <w:t>Воронов</w:t>
      </w:r>
    </w:p>
    <w:p w:rsidR="007C714A" w:rsidRDefault="007C714A" w:rsidP="007C714A">
      <w:pPr>
        <w:pStyle w:val="a3"/>
        <w:tabs>
          <w:tab w:val="clear" w:pos="8306"/>
          <w:tab w:val="left" w:pos="708"/>
          <w:tab w:val="right" w:pos="9356"/>
        </w:tabs>
        <w:rPr>
          <w:rFonts w:ascii="PT Astra Serif" w:hAnsi="PT Astra Serif"/>
          <w:sz w:val="20"/>
        </w:rPr>
      </w:pPr>
    </w:p>
    <w:p w:rsidR="007C714A" w:rsidRDefault="007C714A" w:rsidP="007C714A">
      <w:pPr>
        <w:pStyle w:val="a3"/>
        <w:tabs>
          <w:tab w:val="clear" w:pos="8306"/>
          <w:tab w:val="left" w:pos="708"/>
          <w:tab w:val="right" w:pos="9356"/>
        </w:tabs>
        <w:rPr>
          <w:rFonts w:ascii="PT Astra Serif" w:hAnsi="PT Astra Serif"/>
          <w:sz w:val="20"/>
        </w:rPr>
      </w:pPr>
    </w:p>
    <w:p w:rsidR="007C714A" w:rsidRDefault="007C714A" w:rsidP="007C714A">
      <w:pPr>
        <w:pStyle w:val="a3"/>
        <w:tabs>
          <w:tab w:val="clear" w:pos="8306"/>
          <w:tab w:val="left" w:pos="708"/>
          <w:tab w:val="right" w:pos="9356"/>
        </w:tabs>
        <w:rPr>
          <w:rFonts w:ascii="PT Astra Serif" w:hAnsi="PT Astra Serif"/>
          <w:sz w:val="20"/>
        </w:rPr>
      </w:pPr>
    </w:p>
    <w:p w:rsidR="007C714A" w:rsidRDefault="007C714A" w:rsidP="007C714A">
      <w:pPr>
        <w:pStyle w:val="a3"/>
        <w:tabs>
          <w:tab w:val="clear" w:pos="8306"/>
          <w:tab w:val="left" w:pos="708"/>
          <w:tab w:val="right" w:pos="9356"/>
        </w:tabs>
        <w:rPr>
          <w:rFonts w:ascii="PT Astra Serif" w:hAnsi="PT Astra Serif"/>
          <w:sz w:val="20"/>
        </w:rPr>
      </w:pPr>
    </w:p>
    <w:p w:rsidR="007C714A" w:rsidRDefault="007C714A" w:rsidP="007C714A">
      <w:pPr>
        <w:pStyle w:val="a3"/>
        <w:tabs>
          <w:tab w:val="clear" w:pos="8306"/>
          <w:tab w:val="left" w:pos="708"/>
          <w:tab w:val="right" w:pos="9356"/>
        </w:tabs>
        <w:rPr>
          <w:rFonts w:ascii="PT Astra Serif" w:hAnsi="PT Astra Serif"/>
          <w:sz w:val="20"/>
        </w:rPr>
      </w:pPr>
    </w:p>
    <w:p w:rsidR="007C714A" w:rsidRDefault="007C714A" w:rsidP="007C714A">
      <w:pPr>
        <w:pStyle w:val="a3"/>
        <w:tabs>
          <w:tab w:val="clear" w:pos="8306"/>
          <w:tab w:val="left" w:pos="708"/>
          <w:tab w:val="right" w:pos="9356"/>
        </w:tabs>
        <w:rPr>
          <w:rFonts w:ascii="PT Astra Serif" w:hAnsi="PT Astra Serif"/>
          <w:sz w:val="20"/>
        </w:rPr>
      </w:pPr>
    </w:p>
    <w:p w:rsidR="00D6198E" w:rsidRPr="003A65CB" w:rsidRDefault="00D6198E" w:rsidP="00BD5B7C">
      <w:pPr>
        <w:pStyle w:val="a3"/>
        <w:tabs>
          <w:tab w:val="clear" w:pos="8306"/>
          <w:tab w:val="left" w:pos="708"/>
          <w:tab w:val="right" w:pos="9356"/>
        </w:tabs>
        <w:rPr>
          <w:rFonts w:ascii="PT Astra Serif" w:hAnsi="PT Astra Serif"/>
          <w:sz w:val="20"/>
        </w:rPr>
        <w:sectPr w:rsidR="00D6198E" w:rsidRPr="003A65CB" w:rsidSect="00A16323">
          <w:headerReference w:type="default" r:id="rId8"/>
          <w:headerReference w:type="first" r:id="rId9"/>
          <w:pgSz w:w="11906" w:h="16838" w:code="9"/>
          <w:pgMar w:top="1134" w:right="737" w:bottom="1134" w:left="1701" w:header="567" w:footer="567" w:gutter="0"/>
          <w:pgNumType w:start="1"/>
          <w:cols w:space="720"/>
          <w:titlePg/>
          <w:docGrid w:linePitch="381"/>
        </w:sectPr>
      </w:pPr>
    </w:p>
    <w:p w:rsidR="00E033B2" w:rsidRPr="003A65CB" w:rsidRDefault="00E033B2" w:rsidP="008646AB">
      <w:pPr>
        <w:rPr>
          <w:rFonts w:ascii="PT Astra Serif" w:hAnsi="PT Astra Serif"/>
          <w:kern w:val="0"/>
          <w:sz w:val="22"/>
          <w:szCs w:val="22"/>
        </w:rPr>
      </w:pPr>
    </w:p>
    <w:sectPr w:rsidR="00E033B2" w:rsidRPr="003A65CB" w:rsidSect="00594E0B">
      <w:headerReference w:type="default" r:id="rId10"/>
      <w:headerReference w:type="first" r:id="rId11"/>
      <w:pgSz w:w="23814" w:h="16839" w:orient="landscape" w:code="8"/>
      <w:pgMar w:top="851" w:right="567" w:bottom="567" w:left="1134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62A" w:rsidRDefault="00A0362A">
      <w:r>
        <w:separator/>
      </w:r>
    </w:p>
  </w:endnote>
  <w:endnote w:type="continuationSeparator" w:id="0">
    <w:p w:rsidR="00A0362A" w:rsidRDefault="00A0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62A" w:rsidRDefault="00A0362A">
      <w:r>
        <w:separator/>
      </w:r>
    </w:p>
  </w:footnote>
  <w:footnote w:type="continuationSeparator" w:id="0">
    <w:p w:rsidR="00A0362A" w:rsidRDefault="00A0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0877014"/>
      <w:docPartObj>
        <w:docPartGallery w:val="Page Numbers (Top of Page)"/>
        <w:docPartUnique/>
      </w:docPartObj>
    </w:sdtPr>
    <w:sdtContent>
      <w:p w:rsidR="00056CEF" w:rsidRDefault="00CC4A7A">
        <w:pPr>
          <w:pStyle w:val="a3"/>
          <w:jc w:val="center"/>
        </w:pPr>
        <w:fldSimple w:instr="PAGE   \* MERGEFORMAT">
          <w:r w:rsidR="00366164">
            <w:rPr>
              <w:noProof/>
            </w:rPr>
            <w:t>2</w:t>
          </w:r>
        </w:fldSimple>
      </w:p>
    </w:sdtContent>
  </w:sdt>
  <w:p w:rsidR="00056CEF" w:rsidRDefault="00056C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ook w:val="0000"/>
    </w:tblPr>
    <w:tblGrid>
      <w:gridCol w:w="9325"/>
    </w:tblGrid>
    <w:tr w:rsidR="00056CEF" w:rsidRPr="008F0A0B" w:rsidTr="00C051ED">
      <w:tc>
        <w:tcPr>
          <w:tcW w:w="0" w:type="auto"/>
          <w:tcBorders>
            <w:bottom w:val="thickThinSmallGap" w:sz="24" w:space="0" w:color="auto"/>
          </w:tcBorders>
        </w:tcPr>
        <w:p w:rsidR="00056CEF" w:rsidRPr="008F0A0B" w:rsidRDefault="00056CEF">
          <w:pPr>
            <w:pStyle w:val="a3"/>
            <w:jc w:val="center"/>
            <w:rPr>
              <w:rFonts w:ascii="PT Astra Serif" w:hAnsi="PT Astra Serif"/>
              <w:b/>
              <w:spacing w:val="-4"/>
            </w:rPr>
          </w:pPr>
          <w:r w:rsidRPr="008F0A0B">
            <w:rPr>
              <w:rFonts w:ascii="PT Astra Serif" w:hAnsi="PT Astra Serif"/>
            </w:rPr>
            <w:object w:dxaOrig="4943" w:dyaOrig="556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1pt;height:60pt" o:ole="" filled="t">
                <v:imagedata r:id="rId1" o:title="" gain="1.25" blacklevel="6554f"/>
              </v:shape>
              <o:OLEObject Type="Embed" ProgID="CorelDRAW.Graphic.12" ShapeID="_x0000_i1025" DrawAspect="Content" ObjectID="_1685888528" r:id="rId2"/>
            </w:object>
          </w:r>
        </w:p>
        <w:p w:rsidR="00056CEF" w:rsidRPr="008F0A0B" w:rsidRDefault="00056CEF">
          <w:pPr>
            <w:pStyle w:val="a3"/>
            <w:jc w:val="center"/>
            <w:rPr>
              <w:rFonts w:ascii="PT Astra Serif" w:hAnsi="PT Astra Serif"/>
              <w:b/>
              <w:spacing w:val="-4"/>
            </w:rPr>
          </w:pPr>
          <w:r w:rsidRPr="008F0A0B">
            <w:rPr>
              <w:rFonts w:ascii="PT Astra Serif" w:hAnsi="PT Astra Serif"/>
              <w:b/>
              <w:spacing w:val="-4"/>
            </w:rPr>
            <w:t>МУНИЦИПАЛЬНОЕ ОБРАЗОВАНИЕ ГОРОД НОВЫЙ УРЕНГОЙ</w:t>
          </w:r>
        </w:p>
        <w:p w:rsidR="00056CEF" w:rsidRPr="008F0A0B" w:rsidRDefault="00056CEF" w:rsidP="00C051ED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  <w:sz w:val="40"/>
            </w:rPr>
          </w:pPr>
          <w:r w:rsidRPr="008F0A0B">
            <w:rPr>
              <w:rFonts w:ascii="PT Astra Serif" w:hAnsi="PT Astra Serif"/>
              <w:b/>
              <w:spacing w:val="-4"/>
              <w:sz w:val="40"/>
            </w:rPr>
            <w:t>АДМИНИСТРАЦИЯ ГОРОДА НОВЫЙ УРЕНГОЙ</w:t>
          </w:r>
        </w:p>
        <w:p w:rsidR="00056CEF" w:rsidRPr="008F0A0B" w:rsidRDefault="00056CEF">
          <w:pPr>
            <w:pStyle w:val="a3"/>
            <w:jc w:val="center"/>
            <w:rPr>
              <w:rFonts w:ascii="PT Astra Serif" w:hAnsi="PT Astra Serif"/>
              <w:spacing w:val="-4"/>
              <w:sz w:val="10"/>
            </w:rPr>
          </w:pPr>
        </w:p>
      </w:tc>
    </w:tr>
  </w:tbl>
  <w:p w:rsidR="00056CEF" w:rsidRPr="008F0A0B" w:rsidRDefault="00056CEF">
    <w:pPr>
      <w:pStyle w:val="a3"/>
      <w:jc w:val="center"/>
      <w:rPr>
        <w:rFonts w:ascii="PT Astra Serif" w:hAnsi="PT Astra Serif"/>
        <w:b/>
        <w:spacing w:val="-4"/>
        <w:sz w:val="20"/>
      </w:rPr>
    </w:pPr>
  </w:p>
  <w:p w:rsidR="00056CEF" w:rsidRPr="008F0A0B" w:rsidRDefault="00056CEF">
    <w:pPr>
      <w:pStyle w:val="a3"/>
      <w:jc w:val="center"/>
      <w:rPr>
        <w:rFonts w:ascii="PT Astra Serif" w:hAnsi="PT Astra Serif"/>
        <w:b/>
        <w:sz w:val="36"/>
      </w:rPr>
    </w:pPr>
    <w:r>
      <w:rPr>
        <w:rFonts w:ascii="PT Astra Serif" w:hAnsi="PT Astra Serif"/>
        <w:b/>
        <w:sz w:val="36"/>
      </w:rPr>
      <w:t>ПОСТАНОВЛЕНИЕ</w:t>
    </w:r>
  </w:p>
  <w:p w:rsidR="00056CEF" w:rsidRPr="008F0A0B" w:rsidRDefault="00056CEF">
    <w:pPr>
      <w:pStyle w:val="a3"/>
      <w:jc w:val="center"/>
      <w:rPr>
        <w:rFonts w:ascii="PT Astra Serif" w:hAnsi="PT Astra Serif"/>
        <w:b/>
        <w:sz w:val="20"/>
      </w:rPr>
    </w:pPr>
  </w:p>
  <w:p w:rsidR="00056CEF" w:rsidRPr="007C714A" w:rsidRDefault="00056CEF" w:rsidP="007C714A">
    <w:pPr>
      <w:pStyle w:val="a3"/>
      <w:rPr>
        <w:rFonts w:ascii="PT Astra Serif" w:hAnsi="PT Astra Serif"/>
        <w:szCs w:val="28"/>
      </w:rPr>
    </w:pPr>
    <w:r>
      <w:rPr>
        <w:rFonts w:ascii="PT Astra Serif" w:hAnsi="PT Astra Serif"/>
        <w:szCs w:val="28"/>
      </w:rPr>
      <w:t xml:space="preserve">_____2021 </w:t>
    </w:r>
    <w:r w:rsidRPr="001D345A">
      <w:rPr>
        <w:rFonts w:ascii="PT Astra Serif" w:hAnsi="PT Astra Serif"/>
        <w:szCs w:val="28"/>
      </w:rPr>
      <w:t xml:space="preserve">                                           </w:t>
    </w:r>
    <w:r>
      <w:rPr>
        <w:rFonts w:ascii="PT Astra Serif" w:hAnsi="PT Astra Serif"/>
        <w:szCs w:val="28"/>
      </w:rPr>
      <w:t xml:space="preserve">                                                           </w:t>
    </w:r>
    <w:r w:rsidRPr="001D345A">
      <w:rPr>
        <w:rFonts w:ascii="PT Astra Serif" w:hAnsi="PT Astra Serif"/>
        <w:szCs w:val="28"/>
      </w:rPr>
      <w:t xml:space="preserve">№ </w:t>
    </w:r>
    <w:r>
      <w:rPr>
        <w:rFonts w:ascii="PT Astra Serif" w:hAnsi="PT Astra Serif"/>
        <w:szCs w:val="28"/>
      </w:rPr>
      <w:t>____</w:t>
    </w:r>
    <w:r w:rsidRPr="001D345A">
      <w:rPr>
        <w:rFonts w:ascii="PT Astra Serif" w:hAnsi="PT Astra Serif"/>
        <w:szCs w:val="28"/>
      </w:rPr>
      <w:t xml:space="preserve">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36654"/>
      <w:docPartObj>
        <w:docPartGallery w:val="Page Numbers (Top of Page)"/>
        <w:docPartUnique/>
      </w:docPartObj>
    </w:sdtPr>
    <w:sdtContent>
      <w:p w:rsidR="00056CEF" w:rsidRDefault="00CC4A7A">
        <w:pPr>
          <w:pStyle w:val="a3"/>
          <w:jc w:val="center"/>
        </w:pPr>
        <w:fldSimple w:instr=" PAGE   \* MERGEFORMAT ">
          <w:r w:rsidR="008646AB">
            <w:rPr>
              <w:noProof/>
            </w:rPr>
            <w:t>2</w:t>
          </w:r>
        </w:fldSimple>
      </w:p>
    </w:sdtContent>
  </w:sdt>
  <w:p w:rsidR="00056CEF" w:rsidRDefault="00056CEF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CEF" w:rsidRPr="0080233D" w:rsidRDefault="00056CEF" w:rsidP="0080233D">
    <w:pPr>
      <w:pStyle w:val="a3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C5C14"/>
    <w:multiLevelType w:val="hybridMultilevel"/>
    <w:tmpl w:val="6BE0E11E"/>
    <w:lvl w:ilvl="0" w:tplc="041AB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EC0484"/>
    <w:multiLevelType w:val="hybridMultilevel"/>
    <w:tmpl w:val="F15299F0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FC4648"/>
    <w:multiLevelType w:val="hybridMultilevel"/>
    <w:tmpl w:val="E46EF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stylePaneFormatFilter w:val="3F01"/>
  <w:defaultTabStop w:val="720"/>
  <w:hyphenationZone w:val="357"/>
  <w:drawingGridHorizontalSpacing w:val="14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F72578"/>
    <w:rsid w:val="00003890"/>
    <w:rsid w:val="0000551A"/>
    <w:rsid w:val="000059AE"/>
    <w:rsid w:val="000064FC"/>
    <w:rsid w:val="000074D9"/>
    <w:rsid w:val="00007578"/>
    <w:rsid w:val="00010864"/>
    <w:rsid w:val="00010B72"/>
    <w:rsid w:val="00011E79"/>
    <w:rsid w:val="0001355E"/>
    <w:rsid w:val="00014448"/>
    <w:rsid w:val="000172D0"/>
    <w:rsid w:val="000172F2"/>
    <w:rsid w:val="00021347"/>
    <w:rsid w:val="00021888"/>
    <w:rsid w:val="00021D3E"/>
    <w:rsid w:val="000235BF"/>
    <w:rsid w:val="000246E6"/>
    <w:rsid w:val="000328DA"/>
    <w:rsid w:val="000328E4"/>
    <w:rsid w:val="00036622"/>
    <w:rsid w:val="00036C17"/>
    <w:rsid w:val="00046064"/>
    <w:rsid w:val="000468C1"/>
    <w:rsid w:val="000516DA"/>
    <w:rsid w:val="0005384F"/>
    <w:rsid w:val="00056CEF"/>
    <w:rsid w:val="00060ABE"/>
    <w:rsid w:val="00065180"/>
    <w:rsid w:val="000665EA"/>
    <w:rsid w:val="00067116"/>
    <w:rsid w:val="000724D5"/>
    <w:rsid w:val="0007348E"/>
    <w:rsid w:val="000737B9"/>
    <w:rsid w:val="0007672C"/>
    <w:rsid w:val="00077190"/>
    <w:rsid w:val="00077CA6"/>
    <w:rsid w:val="00080B51"/>
    <w:rsid w:val="00081FDB"/>
    <w:rsid w:val="00083483"/>
    <w:rsid w:val="00083FFB"/>
    <w:rsid w:val="000843F6"/>
    <w:rsid w:val="00085A78"/>
    <w:rsid w:val="00086436"/>
    <w:rsid w:val="00086D06"/>
    <w:rsid w:val="00087CB3"/>
    <w:rsid w:val="00090C6B"/>
    <w:rsid w:val="00091548"/>
    <w:rsid w:val="00094480"/>
    <w:rsid w:val="00094793"/>
    <w:rsid w:val="000A2494"/>
    <w:rsid w:val="000A262F"/>
    <w:rsid w:val="000A3EDD"/>
    <w:rsid w:val="000B2A17"/>
    <w:rsid w:val="000B3418"/>
    <w:rsid w:val="000B4167"/>
    <w:rsid w:val="000B729E"/>
    <w:rsid w:val="000C1C2A"/>
    <w:rsid w:val="000C25E7"/>
    <w:rsid w:val="000C736A"/>
    <w:rsid w:val="000C763B"/>
    <w:rsid w:val="000D321C"/>
    <w:rsid w:val="000D33E1"/>
    <w:rsid w:val="000D6FB4"/>
    <w:rsid w:val="000E0CAA"/>
    <w:rsid w:val="000E2537"/>
    <w:rsid w:val="000E33CC"/>
    <w:rsid w:val="000E4CD3"/>
    <w:rsid w:val="000E5140"/>
    <w:rsid w:val="000E7963"/>
    <w:rsid w:val="000F261D"/>
    <w:rsid w:val="000F2CE1"/>
    <w:rsid w:val="000F44A9"/>
    <w:rsid w:val="000F4777"/>
    <w:rsid w:val="000F6149"/>
    <w:rsid w:val="001017A0"/>
    <w:rsid w:val="0010297F"/>
    <w:rsid w:val="00103CED"/>
    <w:rsid w:val="00105D26"/>
    <w:rsid w:val="00105FB7"/>
    <w:rsid w:val="0011127A"/>
    <w:rsid w:val="0011370A"/>
    <w:rsid w:val="00116191"/>
    <w:rsid w:val="00117EE2"/>
    <w:rsid w:val="00120388"/>
    <w:rsid w:val="00125224"/>
    <w:rsid w:val="001265BD"/>
    <w:rsid w:val="0013009D"/>
    <w:rsid w:val="00130CF8"/>
    <w:rsid w:val="0013203E"/>
    <w:rsid w:val="001336DA"/>
    <w:rsid w:val="0013497A"/>
    <w:rsid w:val="001362D9"/>
    <w:rsid w:val="00141081"/>
    <w:rsid w:val="00141407"/>
    <w:rsid w:val="00146049"/>
    <w:rsid w:val="00152974"/>
    <w:rsid w:val="00156553"/>
    <w:rsid w:val="00160032"/>
    <w:rsid w:val="0016147E"/>
    <w:rsid w:val="0016243F"/>
    <w:rsid w:val="00163525"/>
    <w:rsid w:val="00163DD3"/>
    <w:rsid w:val="001646A8"/>
    <w:rsid w:val="00166465"/>
    <w:rsid w:val="00166EA3"/>
    <w:rsid w:val="00172B06"/>
    <w:rsid w:val="00173A72"/>
    <w:rsid w:val="00176EA0"/>
    <w:rsid w:val="00177E16"/>
    <w:rsid w:val="00180168"/>
    <w:rsid w:val="00180306"/>
    <w:rsid w:val="00180606"/>
    <w:rsid w:val="0018465C"/>
    <w:rsid w:val="00186AB4"/>
    <w:rsid w:val="00187B1B"/>
    <w:rsid w:val="0019106E"/>
    <w:rsid w:val="00192800"/>
    <w:rsid w:val="001936C4"/>
    <w:rsid w:val="001938CB"/>
    <w:rsid w:val="00194BF1"/>
    <w:rsid w:val="00194D4B"/>
    <w:rsid w:val="001A50D4"/>
    <w:rsid w:val="001A623C"/>
    <w:rsid w:val="001A73D3"/>
    <w:rsid w:val="001B3F72"/>
    <w:rsid w:val="001B418B"/>
    <w:rsid w:val="001B44C0"/>
    <w:rsid w:val="001B4C6E"/>
    <w:rsid w:val="001C0F3B"/>
    <w:rsid w:val="001C1386"/>
    <w:rsid w:val="001C1C39"/>
    <w:rsid w:val="001C23A2"/>
    <w:rsid w:val="001C5900"/>
    <w:rsid w:val="001C619D"/>
    <w:rsid w:val="001C6842"/>
    <w:rsid w:val="001D14F5"/>
    <w:rsid w:val="001D2828"/>
    <w:rsid w:val="001D34F1"/>
    <w:rsid w:val="001D4487"/>
    <w:rsid w:val="001D51ED"/>
    <w:rsid w:val="001D5786"/>
    <w:rsid w:val="001D6F01"/>
    <w:rsid w:val="001D7C91"/>
    <w:rsid w:val="001E0545"/>
    <w:rsid w:val="001E24A6"/>
    <w:rsid w:val="001E42B1"/>
    <w:rsid w:val="001E53E5"/>
    <w:rsid w:val="001F1E38"/>
    <w:rsid w:val="001F268C"/>
    <w:rsid w:val="001F3212"/>
    <w:rsid w:val="001F5D71"/>
    <w:rsid w:val="001F62C1"/>
    <w:rsid w:val="001F6681"/>
    <w:rsid w:val="002020FF"/>
    <w:rsid w:val="00202B66"/>
    <w:rsid w:val="0020498A"/>
    <w:rsid w:val="00205805"/>
    <w:rsid w:val="002060C2"/>
    <w:rsid w:val="00206BAF"/>
    <w:rsid w:val="00206EF1"/>
    <w:rsid w:val="00206F5C"/>
    <w:rsid w:val="00210836"/>
    <w:rsid w:val="00213428"/>
    <w:rsid w:val="00223BDE"/>
    <w:rsid w:val="0022533A"/>
    <w:rsid w:val="0022722B"/>
    <w:rsid w:val="00227C55"/>
    <w:rsid w:val="00232DA8"/>
    <w:rsid w:val="00232F6D"/>
    <w:rsid w:val="00233E13"/>
    <w:rsid w:val="0023437A"/>
    <w:rsid w:val="00234C92"/>
    <w:rsid w:val="00235766"/>
    <w:rsid w:val="002372C7"/>
    <w:rsid w:val="00237363"/>
    <w:rsid w:val="00237BE1"/>
    <w:rsid w:val="00237EDE"/>
    <w:rsid w:val="00240AED"/>
    <w:rsid w:val="00241630"/>
    <w:rsid w:val="00242BDA"/>
    <w:rsid w:val="0024372C"/>
    <w:rsid w:val="00247F3E"/>
    <w:rsid w:val="00250B03"/>
    <w:rsid w:val="002547E1"/>
    <w:rsid w:val="00255013"/>
    <w:rsid w:val="00255098"/>
    <w:rsid w:val="0025580B"/>
    <w:rsid w:val="00257B7B"/>
    <w:rsid w:val="00262086"/>
    <w:rsid w:val="00262F15"/>
    <w:rsid w:val="002649E5"/>
    <w:rsid w:val="00265F70"/>
    <w:rsid w:val="00266271"/>
    <w:rsid w:val="002666CC"/>
    <w:rsid w:val="00266A2E"/>
    <w:rsid w:val="0026731F"/>
    <w:rsid w:val="0027083D"/>
    <w:rsid w:val="00271719"/>
    <w:rsid w:val="00275A17"/>
    <w:rsid w:val="00275F7B"/>
    <w:rsid w:val="00276C69"/>
    <w:rsid w:val="002771CB"/>
    <w:rsid w:val="00285BF6"/>
    <w:rsid w:val="00285F0C"/>
    <w:rsid w:val="00286941"/>
    <w:rsid w:val="002921A5"/>
    <w:rsid w:val="00292EF6"/>
    <w:rsid w:val="00295E49"/>
    <w:rsid w:val="00296459"/>
    <w:rsid w:val="00296CB6"/>
    <w:rsid w:val="002A487F"/>
    <w:rsid w:val="002A52D0"/>
    <w:rsid w:val="002A6C6D"/>
    <w:rsid w:val="002B323E"/>
    <w:rsid w:val="002B5DDC"/>
    <w:rsid w:val="002C44AF"/>
    <w:rsid w:val="002C6D52"/>
    <w:rsid w:val="002D1CB2"/>
    <w:rsid w:val="002D280B"/>
    <w:rsid w:val="002D4EBD"/>
    <w:rsid w:val="002D5347"/>
    <w:rsid w:val="002D5427"/>
    <w:rsid w:val="002D5BA0"/>
    <w:rsid w:val="002E28C9"/>
    <w:rsid w:val="002E3D6D"/>
    <w:rsid w:val="002E6883"/>
    <w:rsid w:val="002E6B92"/>
    <w:rsid w:val="002F0974"/>
    <w:rsid w:val="002F1662"/>
    <w:rsid w:val="002F4567"/>
    <w:rsid w:val="002F51AC"/>
    <w:rsid w:val="002F6595"/>
    <w:rsid w:val="00300B7C"/>
    <w:rsid w:val="003036E8"/>
    <w:rsid w:val="00305B5F"/>
    <w:rsid w:val="00307953"/>
    <w:rsid w:val="00307EF2"/>
    <w:rsid w:val="00311007"/>
    <w:rsid w:val="00311F7F"/>
    <w:rsid w:val="00312D0B"/>
    <w:rsid w:val="003156DE"/>
    <w:rsid w:val="00320384"/>
    <w:rsid w:val="00321083"/>
    <w:rsid w:val="00321732"/>
    <w:rsid w:val="0032173F"/>
    <w:rsid w:val="00322DD7"/>
    <w:rsid w:val="003271A0"/>
    <w:rsid w:val="0032768E"/>
    <w:rsid w:val="00330A18"/>
    <w:rsid w:val="003317E9"/>
    <w:rsid w:val="00337938"/>
    <w:rsid w:val="0034081D"/>
    <w:rsid w:val="00340ADB"/>
    <w:rsid w:val="003443E4"/>
    <w:rsid w:val="00347259"/>
    <w:rsid w:val="003504E5"/>
    <w:rsid w:val="00350ED4"/>
    <w:rsid w:val="00352375"/>
    <w:rsid w:val="003527DE"/>
    <w:rsid w:val="003545C6"/>
    <w:rsid w:val="00357425"/>
    <w:rsid w:val="00361525"/>
    <w:rsid w:val="00362664"/>
    <w:rsid w:val="00366013"/>
    <w:rsid w:val="00366164"/>
    <w:rsid w:val="00371E26"/>
    <w:rsid w:val="003738EE"/>
    <w:rsid w:val="003739F0"/>
    <w:rsid w:val="003742DB"/>
    <w:rsid w:val="00374CC5"/>
    <w:rsid w:val="00375E12"/>
    <w:rsid w:val="00376D56"/>
    <w:rsid w:val="0038073F"/>
    <w:rsid w:val="00380AD5"/>
    <w:rsid w:val="0038321D"/>
    <w:rsid w:val="003843D8"/>
    <w:rsid w:val="00384ED6"/>
    <w:rsid w:val="0038573D"/>
    <w:rsid w:val="003858BB"/>
    <w:rsid w:val="00387E5D"/>
    <w:rsid w:val="00391B42"/>
    <w:rsid w:val="003924FB"/>
    <w:rsid w:val="00392C83"/>
    <w:rsid w:val="00394278"/>
    <w:rsid w:val="00395E73"/>
    <w:rsid w:val="00396543"/>
    <w:rsid w:val="0039758B"/>
    <w:rsid w:val="00397D9C"/>
    <w:rsid w:val="00397F4A"/>
    <w:rsid w:val="003A063C"/>
    <w:rsid w:val="003A08F0"/>
    <w:rsid w:val="003A0DC9"/>
    <w:rsid w:val="003A1BA0"/>
    <w:rsid w:val="003A38A1"/>
    <w:rsid w:val="003A5D2A"/>
    <w:rsid w:val="003A65CB"/>
    <w:rsid w:val="003A690C"/>
    <w:rsid w:val="003B253C"/>
    <w:rsid w:val="003B311F"/>
    <w:rsid w:val="003B36FB"/>
    <w:rsid w:val="003B3843"/>
    <w:rsid w:val="003B3ED2"/>
    <w:rsid w:val="003B65B9"/>
    <w:rsid w:val="003B7A44"/>
    <w:rsid w:val="003C1794"/>
    <w:rsid w:val="003C1C99"/>
    <w:rsid w:val="003C3AB0"/>
    <w:rsid w:val="003C5F16"/>
    <w:rsid w:val="003C613E"/>
    <w:rsid w:val="003D07CA"/>
    <w:rsid w:val="003D13F7"/>
    <w:rsid w:val="003D213B"/>
    <w:rsid w:val="003D2CD6"/>
    <w:rsid w:val="003D44B4"/>
    <w:rsid w:val="003D5FB4"/>
    <w:rsid w:val="003D62F5"/>
    <w:rsid w:val="003D71FA"/>
    <w:rsid w:val="003E0100"/>
    <w:rsid w:val="003E1BB6"/>
    <w:rsid w:val="003E1ED0"/>
    <w:rsid w:val="003E2B04"/>
    <w:rsid w:val="003E2DDF"/>
    <w:rsid w:val="003E2F14"/>
    <w:rsid w:val="003E3A32"/>
    <w:rsid w:val="003E4775"/>
    <w:rsid w:val="003E6507"/>
    <w:rsid w:val="003E77E2"/>
    <w:rsid w:val="003F0AEE"/>
    <w:rsid w:val="003F0F94"/>
    <w:rsid w:val="003F4D30"/>
    <w:rsid w:val="004039EF"/>
    <w:rsid w:val="00404E88"/>
    <w:rsid w:val="00405C28"/>
    <w:rsid w:val="00405F46"/>
    <w:rsid w:val="004064AE"/>
    <w:rsid w:val="004114C9"/>
    <w:rsid w:val="00411E19"/>
    <w:rsid w:val="00412DC2"/>
    <w:rsid w:val="00414E86"/>
    <w:rsid w:val="00417757"/>
    <w:rsid w:val="00421020"/>
    <w:rsid w:val="00421A07"/>
    <w:rsid w:val="00422F6A"/>
    <w:rsid w:val="0043273F"/>
    <w:rsid w:val="004339FE"/>
    <w:rsid w:val="00435E2B"/>
    <w:rsid w:val="004423B3"/>
    <w:rsid w:val="00443F1E"/>
    <w:rsid w:val="0044551B"/>
    <w:rsid w:val="004470F0"/>
    <w:rsid w:val="004478CC"/>
    <w:rsid w:val="004516B5"/>
    <w:rsid w:val="0045554A"/>
    <w:rsid w:val="0045678C"/>
    <w:rsid w:val="00456983"/>
    <w:rsid w:val="0045784D"/>
    <w:rsid w:val="00460F1B"/>
    <w:rsid w:val="00461C59"/>
    <w:rsid w:val="00461E2E"/>
    <w:rsid w:val="00464357"/>
    <w:rsid w:val="00465273"/>
    <w:rsid w:val="00465ECB"/>
    <w:rsid w:val="004705AB"/>
    <w:rsid w:val="00470AD4"/>
    <w:rsid w:val="00473E8A"/>
    <w:rsid w:val="00474A2F"/>
    <w:rsid w:val="00475B31"/>
    <w:rsid w:val="00476ACF"/>
    <w:rsid w:val="00477126"/>
    <w:rsid w:val="00482D7D"/>
    <w:rsid w:val="0048313C"/>
    <w:rsid w:val="00485C72"/>
    <w:rsid w:val="004860EF"/>
    <w:rsid w:val="0048619D"/>
    <w:rsid w:val="004863ED"/>
    <w:rsid w:val="00486463"/>
    <w:rsid w:val="004877A9"/>
    <w:rsid w:val="00492B0C"/>
    <w:rsid w:val="0049646A"/>
    <w:rsid w:val="00496C1A"/>
    <w:rsid w:val="00497CA0"/>
    <w:rsid w:val="00497F88"/>
    <w:rsid w:val="004A456E"/>
    <w:rsid w:val="004A4607"/>
    <w:rsid w:val="004A5E56"/>
    <w:rsid w:val="004B1ADB"/>
    <w:rsid w:val="004B1D14"/>
    <w:rsid w:val="004B4EF5"/>
    <w:rsid w:val="004B61B8"/>
    <w:rsid w:val="004B61C4"/>
    <w:rsid w:val="004B6B2C"/>
    <w:rsid w:val="004C00D8"/>
    <w:rsid w:val="004C423A"/>
    <w:rsid w:val="004C5547"/>
    <w:rsid w:val="004C581A"/>
    <w:rsid w:val="004C6579"/>
    <w:rsid w:val="004C75E0"/>
    <w:rsid w:val="004C7641"/>
    <w:rsid w:val="004D105D"/>
    <w:rsid w:val="004D42B9"/>
    <w:rsid w:val="004D6BD3"/>
    <w:rsid w:val="004E11D3"/>
    <w:rsid w:val="004E1A4B"/>
    <w:rsid w:val="004E1D5A"/>
    <w:rsid w:val="004E249C"/>
    <w:rsid w:val="004E2B6D"/>
    <w:rsid w:val="004E3344"/>
    <w:rsid w:val="004E3655"/>
    <w:rsid w:val="004E3FBD"/>
    <w:rsid w:val="004E4491"/>
    <w:rsid w:val="004E45B2"/>
    <w:rsid w:val="004E47B3"/>
    <w:rsid w:val="004E622A"/>
    <w:rsid w:val="004E62DC"/>
    <w:rsid w:val="004F02D0"/>
    <w:rsid w:val="004F06DC"/>
    <w:rsid w:val="004F2CFB"/>
    <w:rsid w:val="004F2EC6"/>
    <w:rsid w:val="004F3267"/>
    <w:rsid w:val="00501188"/>
    <w:rsid w:val="005030AA"/>
    <w:rsid w:val="005045FA"/>
    <w:rsid w:val="00505C9A"/>
    <w:rsid w:val="00506038"/>
    <w:rsid w:val="00507ED1"/>
    <w:rsid w:val="0051262D"/>
    <w:rsid w:val="005128F9"/>
    <w:rsid w:val="005136E7"/>
    <w:rsid w:val="00514DD1"/>
    <w:rsid w:val="005172AB"/>
    <w:rsid w:val="005209D6"/>
    <w:rsid w:val="0052463C"/>
    <w:rsid w:val="0052667A"/>
    <w:rsid w:val="00536439"/>
    <w:rsid w:val="005401AC"/>
    <w:rsid w:val="00544292"/>
    <w:rsid w:val="00544B13"/>
    <w:rsid w:val="00551715"/>
    <w:rsid w:val="005558A8"/>
    <w:rsid w:val="00556D35"/>
    <w:rsid w:val="005613C6"/>
    <w:rsid w:val="00561D72"/>
    <w:rsid w:val="00562423"/>
    <w:rsid w:val="00562CF9"/>
    <w:rsid w:val="0056353F"/>
    <w:rsid w:val="00567AEA"/>
    <w:rsid w:val="005705E3"/>
    <w:rsid w:val="00570E65"/>
    <w:rsid w:val="00570F98"/>
    <w:rsid w:val="0057342F"/>
    <w:rsid w:val="00574A40"/>
    <w:rsid w:val="00574E12"/>
    <w:rsid w:val="00583019"/>
    <w:rsid w:val="00585C84"/>
    <w:rsid w:val="00585F67"/>
    <w:rsid w:val="00586E70"/>
    <w:rsid w:val="00587384"/>
    <w:rsid w:val="00587FC2"/>
    <w:rsid w:val="00591411"/>
    <w:rsid w:val="00593936"/>
    <w:rsid w:val="00594E0B"/>
    <w:rsid w:val="0059761E"/>
    <w:rsid w:val="005A06DF"/>
    <w:rsid w:val="005A3377"/>
    <w:rsid w:val="005A3569"/>
    <w:rsid w:val="005A3F41"/>
    <w:rsid w:val="005A43AF"/>
    <w:rsid w:val="005A4818"/>
    <w:rsid w:val="005A4D0C"/>
    <w:rsid w:val="005A59EF"/>
    <w:rsid w:val="005A5A07"/>
    <w:rsid w:val="005A5BC9"/>
    <w:rsid w:val="005A68DA"/>
    <w:rsid w:val="005B2DBC"/>
    <w:rsid w:val="005B3120"/>
    <w:rsid w:val="005B5C39"/>
    <w:rsid w:val="005B6244"/>
    <w:rsid w:val="005C110E"/>
    <w:rsid w:val="005C1D86"/>
    <w:rsid w:val="005C5D6F"/>
    <w:rsid w:val="005C71A5"/>
    <w:rsid w:val="005D39F1"/>
    <w:rsid w:val="005D6C4B"/>
    <w:rsid w:val="005E30FF"/>
    <w:rsid w:val="005E3C0F"/>
    <w:rsid w:val="005E489C"/>
    <w:rsid w:val="005E5530"/>
    <w:rsid w:val="005F2627"/>
    <w:rsid w:val="005F4233"/>
    <w:rsid w:val="005F4D89"/>
    <w:rsid w:val="005F5824"/>
    <w:rsid w:val="005F705E"/>
    <w:rsid w:val="005F7E13"/>
    <w:rsid w:val="00601314"/>
    <w:rsid w:val="00606B51"/>
    <w:rsid w:val="00607C4C"/>
    <w:rsid w:val="00610798"/>
    <w:rsid w:val="00611CC8"/>
    <w:rsid w:val="006147A6"/>
    <w:rsid w:val="00615C20"/>
    <w:rsid w:val="006203CE"/>
    <w:rsid w:val="0062048A"/>
    <w:rsid w:val="006205F4"/>
    <w:rsid w:val="00620989"/>
    <w:rsid w:val="006213A6"/>
    <w:rsid w:val="00622A6C"/>
    <w:rsid w:val="00624346"/>
    <w:rsid w:val="0062462B"/>
    <w:rsid w:val="006279C9"/>
    <w:rsid w:val="00627DC2"/>
    <w:rsid w:val="006309E2"/>
    <w:rsid w:val="00630AF9"/>
    <w:rsid w:val="00630B64"/>
    <w:rsid w:val="0063190A"/>
    <w:rsid w:val="00634623"/>
    <w:rsid w:val="00634666"/>
    <w:rsid w:val="006354D8"/>
    <w:rsid w:val="0064010A"/>
    <w:rsid w:val="0064020F"/>
    <w:rsid w:val="0064079A"/>
    <w:rsid w:val="00643CBF"/>
    <w:rsid w:val="006468AD"/>
    <w:rsid w:val="00647F3E"/>
    <w:rsid w:val="00651CA5"/>
    <w:rsid w:val="006538D1"/>
    <w:rsid w:val="006539B1"/>
    <w:rsid w:val="00655FAA"/>
    <w:rsid w:val="006563DF"/>
    <w:rsid w:val="00671C47"/>
    <w:rsid w:val="00673619"/>
    <w:rsid w:val="00673CB3"/>
    <w:rsid w:val="006757B9"/>
    <w:rsid w:val="00680B86"/>
    <w:rsid w:val="006870D6"/>
    <w:rsid w:val="006926C6"/>
    <w:rsid w:val="00692D3E"/>
    <w:rsid w:val="00693B49"/>
    <w:rsid w:val="00695A15"/>
    <w:rsid w:val="006A1407"/>
    <w:rsid w:val="006A1E32"/>
    <w:rsid w:val="006A4EA8"/>
    <w:rsid w:val="006A50DB"/>
    <w:rsid w:val="006A5936"/>
    <w:rsid w:val="006A5CF0"/>
    <w:rsid w:val="006A7079"/>
    <w:rsid w:val="006A725F"/>
    <w:rsid w:val="006A7880"/>
    <w:rsid w:val="006A7FD0"/>
    <w:rsid w:val="006B33E9"/>
    <w:rsid w:val="006B3DA4"/>
    <w:rsid w:val="006B4D68"/>
    <w:rsid w:val="006B5632"/>
    <w:rsid w:val="006B5FD1"/>
    <w:rsid w:val="006B6A8F"/>
    <w:rsid w:val="006B748C"/>
    <w:rsid w:val="006C3360"/>
    <w:rsid w:val="006C4AFF"/>
    <w:rsid w:val="006C548B"/>
    <w:rsid w:val="006C5BE8"/>
    <w:rsid w:val="006C60BD"/>
    <w:rsid w:val="006C61E4"/>
    <w:rsid w:val="006C6B1C"/>
    <w:rsid w:val="006D0633"/>
    <w:rsid w:val="006D7CB4"/>
    <w:rsid w:val="006E1016"/>
    <w:rsid w:val="006E2833"/>
    <w:rsid w:val="006E2848"/>
    <w:rsid w:val="006E37F3"/>
    <w:rsid w:val="006E415F"/>
    <w:rsid w:val="006E4B9B"/>
    <w:rsid w:val="006E5134"/>
    <w:rsid w:val="006E59DC"/>
    <w:rsid w:val="006E78E3"/>
    <w:rsid w:val="006F5027"/>
    <w:rsid w:val="006F7F31"/>
    <w:rsid w:val="0070080B"/>
    <w:rsid w:val="0070405E"/>
    <w:rsid w:val="007044BC"/>
    <w:rsid w:val="00704AE6"/>
    <w:rsid w:val="007075B0"/>
    <w:rsid w:val="0071040C"/>
    <w:rsid w:val="00710832"/>
    <w:rsid w:val="00712BCB"/>
    <w:rsid w:val="007150AA"/>
    <w:rsid w:val="0072024F"/>
    <w:rsid w:val="00727502"/>
    <w:rsid w:val="00727916"/>
    <w:rsid w:val="00730AAF"/>
    <w:rsid w:val="00730CD4"/>
    <w:rsid w:val="00730D0C"/>
    <w:rsid w:val="00732106"/>
    <w:rsid w:val="007326B5"/>
    <w:rsid w:val="00737973"/>
    <w:rsid w:val="0074120A"/>
    <w:rsid w:val="00741BCD"/>
    <w:rsid w:val="00743AD7"/>
    <w:rsid w:val="00743B32"/>
    <w:rsid w:val="00744D7A"/>
    <w:rsid w:val="007452C9"/>
    <w:rsid w:val="00745FBE"/>
    <w:rsid w:val="007470EC"/>
    <w:rsid w:val="00750D73"/>
    <w:rsid w:val="007534E6"/>
    <w:rsid w:val="007548D0"/>
    <w:rsid w:val="00754E8A"/>
    <w:rsid w:val="00763B38"/>
    <w:rsid w:val="0076558D"/>
    <w:rsid w:val="007673ED"/>
    <w:rsid w:val="00773B1D"/>
    <w:rsid w:val="00773D59"/>
    <w:rsid w:val="00774778"/>
    <w:rsid w:val="00776478"/>
    <w:rsid w:val="00777F6B"/>
    <w:rsid w:val="00780491"/>
    <w:rsid w:val="007819EE"/>
    <w:rsid w:val="00783632"/>
    <w:rsid w:val="007901F3"/>
    <w:rsid w:val="00790A05"/>
    <w:rsid w:val="00790E26"/>
    <w:rsid w:val="00793E95"/>
    <w:rsid w:val="00796A01"/>
    <w:rsid w:val="007971AB"/>
    <w:rsid w:val="007A11EA"/>
    <w:rsid w:val="007A1AD7"/>
    <w:rsid w:val="007A2831"/>
    <w:rsid w:val="007A31D2"/>
    <w:rsid w:val="007A5160"/>
    <w:rsid w:val="007A67C6"/>
    <w:rsid w:val="007A7058"/>
    <w:rsid w:val="007B19A7"/>
    <w:rsid w:val="007B6C65"/>
    <w:rsid w:val="007B7555"/>
    <w:rsid w:val="007C053B"/>
    <w:rsid w:val="007C055A"/>
    <w:rsid w:val="007C0808"/>
    <w:rsid w:val="007C0EA8"/>
    <w:rsid w:val="007C2461"/>
    <w:rsid w:val="007C5AFA"/>
    <w:rsid w:val="007C5B57"/>
    <w:rsid w:val="007C714A"/>
    <w:rsid w:val="007C7704"/>
    <w:rsid w:val="007D11DA"/>
    <w:rsid w:val="007D2CAF"/>
    <w:rsid w:val="007D3663"/>
    <w:rsid w:val="007D3786"/>
    <w:rsid w:val="007D3CCF"/>
    <w:rsid w:val="007D52E1"/>
    <w:rsid w:val="007D6BA3"/>
    <w:rsid w:val="007D786A"/>
    <w:rsid w:val="007E2326"/>
    <w:rsid w:val="007E25BC"/>
    <w:rsid w:val="007E3D37"/>
    <w:rsid w:val="007E4C84"/>
    <w:rsid w:val="007E7B8D"/>
    <w:rsid w:val="007F0EA9"/>
    <w:rsid w:val="007F17B5"/>
    <w:rsid w:val="007F2292"/>
    <w:rsid w:val="007F44E3"/>
    <w:rsid w:val="008014A9"/>
    <w:rsid w:val="0080233D"/>
    <w:rsid w:val="00803F2C"/>
    <w:rsid w:val="00810B64"/>
    <w:rsid w:val="008118FA"/>
    <w:rsid w:val="00811F28"/>
    <w:rsid w:val="008213B2"/>
    <w:rsid w:val="00824EAD"/>
    <w:rsid w:val="00830557"/>
    <w:rsid w:val="00832113"/>
    <w:rsid w:val="00834656"/>
    <w:rsid w:val="00834D42"/>
    <w:rsid w:val="008403C8"/>
    <w:rsid w:val="008416F5"/>
    <w:rsid w:val="00844516"/>
    <w:rsid w:val="00844C42"/>
    <w:rsid w:val="008509AF"/>
    <w:rsid w:val="00852E89"/>
    <w:rsid w:val="00854216"/>
    <w:rsid w:val="00855941"/>
    <w:rsid w:val="00861F09"/>
    <w:rsid w:val="008646AB"/>
    <w:rsid w:val="008655A2"/>
    <w:rsid w:val="008661E3"/>
    <w:rsid w:val="00870C2C"/>
    <w:rsid w:val="00870DBE"/>
    <w:rsid w:val="00873C58"/>
    <w:rsid w:val="00876F21"/>
    <w:rsid w:val="00876FEB"/>
    <w:rsid w:val="00877278"/>
    <w:rsid w:val="00883FAE"/>
    <w:rsid w:val="00887D08"/>
    <w:rsid w:val="00890268"/>
    <w:rsid w:val="0089175C"/>
    <w:rsid w:val="00891895"/>
    <w:rsid w:val="00892B72"/>
    <w:rsid w:val="00893833"/>
    <w:rsid w:val="00894820"/>
    <w:rsid w:val="00897AF6"/>
    <w:rsid w:val="008A077C"/>
    <w:rsid w:val="008A0E5C"/>
    <w:rsid w:val="008A1695"/>
    <w:rsid w:val="008A24D3"/>
    <w:rsid w:val="008A49AC"/>
    <w:rsid w:val="008A4DFA"/>
    <w:rsid w:val="008A6DF7"/>
    <w:rsid w:val="008B19FB"/>
    <w:rsid w:val="008B3F6D"/>
    <w:rsid w:val="008B407F"/>
    <w:rsid w:val="008B5CF3"/>
    <w:rsid w:val="008B6293"/>
    <w:rsid w:val="008B6ABD"/>
    <w:rsid w:val="008C1A15"/>
    <w:rsid w:val="008C31FD"/>
    <w:rsid w:val="008C53D6"/>
    <w:rsid w:val="008D166E"/>
    <w:rsid w:val="008D285A"/>
    <w:rsid w:val="008D6AD9"/>
    <w:rsid w:val="008D7613"/>
    <w:rsid w:val="008E0DE9"/>
    <w:rsid w:val="008E29CC"/>
    <w:rsid w:val="008E31CD"/>
    <w:rsid w:val="008E444A"/>
    <w:rsid w:val="008E470F"/>
    <w:rsid w:val="008F0A0B"/>
    <w:rsid w:val="008F1505"/>
    <w:rsid w:val="008F16CE"/>
    <w:rsid w:val="008F2721"/>
    <w:rsid w:val="008F40A3"/>
    <w:rsid w:val="008F40FD"/>
    <w:rsid w:val="008F4589"/>
    <w:rsid w:val="00900809"/>
    <w:rsid w:val="00902698"/>
    <w:rsid w:val="00905F0B"/>
    <w:rsid w:val="009073B0"/>
    <w:rsid w:val="009109C1"/>
    <w:rsid w:val="00910A49"/>
    <w:rsid w:val="009111A6"/>
    <w:rsid w:val="00911836"/>
    <w:rsid w:val="00912CE5"/>
    <w:rsid w:val="00913E83"/>
    <w:rsid w:val="00914762"/>
    <w:rsid w:val="0091489F"/>
    <w:rsid w:val="00914CE9"/>
    <w:rsid w:val="009163E0"/>
    <w:rsid w:val="00920424"/>
    <w:rsid w:val="009214DD"/>
    <w:rsid w:val="00921C09"/>
    <w:rsid w:val="00922191"/>
    <w:rsid w:val="009227D9"/>
    <w:rsid w:val="00922A77"/>
    <w:rsid w:val="00923ABB"/>
    <w:rsid w:val="0092515B"/>
    <w:rsid w:val="009257AB"/>
    <w:rsid w:val="00925B5B"/>
    <w:rsid w:val="00926676"/>
    <w:rsid w:val="00926E42"/>
    <w:rsid w:val="009305A4"/>
    <w:rsid w:val="00930D2E"/>
    <w:rsid w:val="00932F59"/>
    <w:rsid w:val="0093371B"/>
    <w:rsid w:val="00933D2B"/>
    <w:rsid w:val="009342A5"/>
    <w:rsid w:val="009351D8"/>
    <w:rsid w:val="009410ED"/>
    <w:rsid w:val="009411E8"/>
    <w:rsid w:val="00947AB8"/>
    <w:rsid w:val="00951DA3"/>
    <w:rsid w:val="00954656"/>
    <w:rsid w:val="00957DFB"/>
    <w:rsid w:val="00960182"/>
    <w:rsid w:val="009619B0"/>
    <w:rsid w:val="00962FF0"/>
    <w:rsid w:val="00967EDD"/>
    <w:rsid w:val="0097243C"/>
    <w:rsid w:val="00973FC6"/>
    <w:rsid w:val="00974C0D"/>
    <w:rsid w:val="0097688F"/>
    <w:rsid w:val="00983FA3"/>
    <w:rsid w:val="009847CE"/>
    <w:rsid w:val="009872A9"/>
    <w:rsid w:val="00990BC3"/>
    <w:rsid w:val="009935E8"/>
    <w:rsid w:val="00993FF9"/>
    <w:rsid w:val="0099689A"/>
    <w:rsid w:val="00996F65"/>
    <w:rsid w:val="00997466"/>
    <w:rsid w:val="00997623"/>
    <w:rsid w:val="009A3227"/>
    <w:rsid w:val="009B3095"/>
    <w:rsid w:val="009B36D6"/>
    <w:rsid w:val="009B3E30"/>
    <w:rsid w:val="009C01EE"/>
    <w:rsid w:val="009C147C"/>
    <w:rsid w:val="009C1790"/>
    <w:rsid w:val="009C4DC9"/>
    <w:rsid w:val="009C5593"/>
    <w:rsid w:val="009C5FDE"/>
    <w:rsid w:val="009C6406"/>
    <w:rsid w:val="009D07B8"/>
    <w:rsid w:val="009D127D"/>
    <w:rsid w:val="009E33CD"/>
    <w:rsid w:val="009F054C"/>
    <w:rsid w:val="009F1DD5"/>
    <w:rsid w:val="009F22B6"/>
    <w:rsid w:val="009F23D9"/>
    <w:rsid w:val="009F2CEA"/>
    <w:rsid w:val="009F4EC4"/>
    <w:rsid w:val="009F5C2E"/>
    <w:rsid w:val="00A02C3A"/>
    <w:rsid w:val="00A0362A"/>
    <w:rsid w:val="00A03FD9"/>
    <w:rsid w:val="00A04EF0"/>
    <w:rsid w:val="00A05F0C"/>
    <w:rsid w:val="00A07499"/>
    <w:rsid w:val="00A121F2"/>
    <w:rsid w:val="00A12968"/>
    <w:rsid w:val="00A1511A"/>
    <w:rsid w:val="00A16323"/>
    <w:rsid w:val="00A20126"/>
    <w:rsid w:val="00A24AA9"/>
    <w:rsid w:val="00A25283"/>
    <w:rsid w:val="00A26D51"/>
    <w:rsid w:val="00A273CC"/>
    <w:rsid w:val="00A274A1"/>
    <w:rsid w:val="00A33CEB"/>
    <w:rsid w:val="00A3474F"/>
    <w:rsid w:val="00A46688"/>
    <w:rsid w:val="00A46A04"/>
    <w:rsid w:val="00A505FC"/>
    <w:rsid w:val="00A50CBE"/>
    <w:rsid w:val="00A51D32"/>
    <w:rsid w:val="00A52792"/>
    <w:rsid w:val="00A53359"/>
    <w:rsid w:val="00A5473D"/>
    <w:rsid w:val="00A55995"/>
    <w:rsid w:val="00A55E3B"/>
    <w:rsid w:val="00A579D2"/>
    <w:rsid w:val="00A6164B"/>
    <w:rsid w:val="00A6249D"/>
    <w:rsid w:val="00A62521"/>
    <w:rsid w:val="00A62988"/>
    <w:rsid w:val="00A62DE7"/>
    <w:rsid w:val="00A64E11"/>
    <w:rsid w:val="00A70955"/>
    <w:rsid w:val="00A70C77"/>
    <w:rsid w:val="00A70FAE"/>
    <w:rsid w:val="00A710E2"/>
    <w:rsid w:val="00A71AFC"/>
    <w:rsid w:val="00A72D0C"/>
    <w:rsid w:val="00A731EB"/>
    <w:rsid w:val="00A7382E"/>
    <w:rsid w:val="00A75452"/>
    <w:rsid w:val="00A80438"/>
    <w:rsid w:val="00A808DB"/>
    <w:rsid w:val="00A80E0C"/>
    <w:rsid w:val="00A8118D"/>
    <w:rsid w:val="00A827A8"/>
    <w:rsid w:val="00A82E5C"/>
    <w:rsid w:val="00A83669"/>
    <w:rsid w:val="00A849C7"/>
    <w:rsid w:val="00A879D8"/>
    <w:rsid w:val="00A91122"/>
    <w:rsid w:val="00A91F37"/>
    <w:rsid w:val="00A92777"/>
    <w:rsid w:val="00A946F6"/>
    <w:rsid w:val="00AA14B7"/>
    <w:rsid w:val="00AA1D85"/>
    <w:rsid w:val="00AA2136"/>
    <w:rsid w:val="00AA3153"/>
    <w:rsid w:val="00AA4FEE"/>
    <w:rsid w:val="00AB1690"/>
    <w:rsid w:val="00AB5551"/>
    <w:rsid w:val="00AB59C8"/>
    <w:rsid w:val="00AB5CCC"/>
    <w:rsid w:val="00AB7DAA"/>
    <w:rsid w:val="00AC0877"/>
    <w:rsid w:val="00AC3B3E"/>
    <w:rsid w:val="00AC51B4"/>
    <w:rsid w:val="00AC7F34"/>
    <w:rsid w:val="00AD0A8B"/>
    <w:rsid w:val="00AD3550"/>
    <w:rsid w:val="00AD5AAC"/>
    <w:rsid w:val="00AD601F"/>
    <w:rsid w:val="00AD63F5"/>
    <w:rsid w:val="00AD6CB6"/>
    <w:rsid w:val="00AD7E8E"/>
    <w:rsid w:val="00AE00DE"/>
    <w:rsid w:val="00AE3910"/>
    <w:rsid w:val="00AE63B2"/>
    <w:rsid w:val="00AE68D9"/>
    <w:rsid w:val="00AE6F46"/>
    <w:rsid w:val="00AE74BE"/>
    <w:rsid w:val="00AE7781"/>
    <w:rsid w:val="00AF3D0A"/>
    <w:rsid w:val="00AF456E"/>
    <w:rsid w:val="00AF5382"/>
    <w:rsid w:val="00AF620B"/>
    <w:rsid w:val="00AF6D6C"/>
    <w:rsid w:val="00AF740A"/>
    <w:rsid w:val="00B01822"/>
    <w:rsid w:val="00B023BD"/>
    <w:rsid w:val="00B03D59"/>
    <w:rsid w:val="00B04EAB"/>
    <w:rsid w:val="00B05EE8"/>
    <w:rsid w:val="00B11820"/>
    <w:rsid w:val="00B124CF"/>
    <w:rsid w:val="00B13251"/>
    <w:rsid w:val="00B155B6"/>
    <w:rsid w:val="00B15D34"/>
    <w:rsid w:val="00B20EF2"/>
    <w:rsid w:val="00B2329A"/>
    <w:rsid w:val="00B24D95"/>
    <w:rsid w:val="00B25174"/>
    <w:rsid w:val="00B27EF3"/>
    <w:rsid w:val="00B30923"/>
    <w:rsid w:val="00B3227A"/>
    <w:rsid w:val="00B375AC"/>
    <w:rsid w:val="00B413A4"/>
    <w:rsid w:val="00B413FA"/>
    <w:rsid w:val="00B439EE"/>
    <w:rsid w:val="00B4449D"/>
    <w:rsid w:val="00B44DDA"/>
    <w:rsid w:val="00B45BC0"/>
    <w:rsid w:val="00B516A0"/>
    <w:rsid w:val="00B53809"/>
    <w:rsid w:val="00B5625E"/>
    <w:rsid w:val="00B620A6"/>
    <w:rsid w:val="00B6740C"/>
    <w:rsid w:val="00B71646"/>
    <w:rsid w:val="00B73360"/>
    <w:rsid w:val="00B77D0F"/>
    <w:rsid w:val="00B8511A"/>
    <w:rsid w:val="00B8739E"/>
    <w:rsid w:val="00B9009D"/>
    <w:rsid w:val="00B92526"/>
    <w:rsid w:val="00B9290E"/>
    <w:rsid w:val="00B92C08"/>
    <w:rsid w:val="00B935C3"/>
    <w:rsid w:val="00B9482C"/>
    <w:rsid w:val="00B95148"/>
    <w:rsid w:val="00B95F78"/>
    <w:rsid w:val="00BA076A"/>
    <w:rsid w:val="00BA38F1"/>
    <w:rsid w:val="00BA3BC0"/>
    <w:rsid w:val="00BA4A66"/>
    <w:rsid w:val="00BA61B7"/>
    <w:rsid w:val="00BA6E32"/>
    <w:rsid w:val="00BA7374"/>
    <w:rsid w:val="00BB11D7"/>
    <w:rsid w:val="00BB2AF2"/>
    <w:rsid w:val="00BB4111"/>
    <w:rsid w:val="00BB430C"/>
    <w:rsid w:val="00BB6109"/>
    <w:rsid w:val="00BB6185"/>
    <w:rsid w:val="00BB78E0"/>
    <w:rsid w:val="00BB7D5C"/>
    <w:rsid w:val="00BC0792"/>
    <w:rsid w:val="00BC12CB"/>
    <w:rsid w:val="00BC2406"/>
    <w:rsid w:val="00BC3874"/>
    <w:rsid w:val="00BC5A54"/>
    <w:rsid w:val="00BC6D9C"/>
    <w:rsid w:val="00BC6E5B"/>
    <w:rsid w:val="00BD03D0"/>
    <w:rsid w:val="00BD0C90"/>
    <w:rsid w:val="00BD0D55"/>
    <w:rsid w:val="00BD3931"/>
    <w:rsid w:val="00BD5B7C"/>
    <w:rsid w:val="00BD5BF4"/>
    <w:rsid w:val="00BD66F7"/>
    <w:rsid w:val="00BE2A5A"/>
    <w:rsid w:val="00BE3122"/>
    <w:rsid w:val="00BE4AF4"/>
    <w:rsid w:val="00BF051A"/>
    <w:rsid w:val="00BF0DF4"/>
    <w:rsid w:val="00BF6E57"/>
    <w:rsid w:val="00C02627"/>
    <w:rsid w:val="00C02E5B"/>
    <w:rsid w:val="00C051ED"/>
    <w:rsid w:val="00C06F41"/>
    <w:rsid w:val="00C1023B"/>
    <w:rsid w:val="00C13392"/>
    <w:rsid w:val="00C20CC7"/>
    <w:rsid w:val="00C221BF"/>
    <w:rsid w:val="00C23735"/>
    <w:rsid w:val="00C26FBD"/>
    <w:rsid w:val="00C27006"/>
    <w:rsid w:val="00C278E1"/>
    <w:rsid w:val="00C31712"/>
    <w:rsid w:val="00C31A91"/>
    <w:rsid w:val="00C31D39"/>
    <w:rsid w:val="00C326FC"/>
    <w:rsid w:val="00C33E7A"/>
    <w:rsid w:val="00C34149"/>
    <w:rsid w:val="00C34CE9"/>
    <w:rsid w:val="00C40F7E"/>
    <w:rsid w:val="00C41D6C"/>
    <w:rsid w:val="00C43081"/>
    <w:rsid w:val="00C43277"/>
    <w:rsid w:val="00C47221"/>
    <w:rsid w:val="00C518BD"/>
    <w:rsid w:val="00C56455"/>
    <w:rsid w:val="00C57C85"/>
    <w:rsid w:val="00C618E5"/>
    <w:rsid w:val="00C6219D"/>
    <w:rsid w:val="00C630F8"/>
    <w:rsid w:val="00C6337B"/>
    <w:rsid w:val="00C64A9D"/>
    <w:rsid w:val="00C65290"/>
    <w:rsid w:val="00C65854"/>
    <w:rsid w:val="00C65D24"/>
    <w:rsid w:val="00C678E4"/>
    <w:rsid w:val="00C733A8"/>
    <w:rsid w:val="00C747ED"/>
    <w:rsid w:val="00C75B17"/>
    <w:rsid w:val="00C7606D"/>
    <w:rsid w:val="00C76344"/>
    <w:rsid w:val="00C80282"/>
    <w:rsid w:val="00C82CC6"/>
    <w:rsid w:val="00C83767"/>
    <w:rsid w:val="00C837C4"/>
    <w:rsid w:val="00C83E05"/>
    <w:rsid w:val="00C84F7B"/>
    <w:rsid w:val="00C85DFE"/>
    <w:rsid w:val="00C86C45"/>
    <w:rsid w:val="00C8752F"/>
    <w:rsid w:val="00C91374"/>
    <w:rsid w:val="00C91A59"/>
    <w:rsid w:val="00C93C53"/>
    <w:rsid w:val="00C94612"/>
    <w:rsid w:val="00C9519E"/>
    <w:rsid w:val="00CA1BBD"/>
    <w:rsid w:val="00CA250F"/>
    <w:rsid w:val="00CA3166"/>
    <w:rsid w:val="00CA4BB1"/>
    <w:rsid w:val="00CA60CF"/>
    <w:rsid w:val="00CA6DE9"/>
    <w:rsid w:val="00CB4174"/>
    <w:rsid w:val="00CB526D"/>
    <w:rsid w:val="00CB6EC6"/>
    <w:rsid w:val="00CC14D6"/>
    <w:rsid w:val="00CC3605"/>
    <w:rsid w:val="00CC429F"/>
    <w:rsid w:val="00CC4A7A"/>
    <w:rsid w:val="00CC7DD3"/>
    <w:rsid w:val="00CD0BFD"/>
    <w:rsid w:val="00CD0E19"/>
    <w:rsid w:val="00CD0E8B"/>
    <w:rsid w:val="00CD5F38"/>
    <w:rsid w:val="00CD6F67"/>
    <w:rsid w:val="00CE0207"/>
    <w:rsid w:val="00CE128C"/>
    <w:rsid w:val="00CE29E8"/>
    <w:rsid w:val="00CE3B71"/>
    <w:rsid w:val="00CE40AA"/>
    <w:rsid w:val="00CE465D"/>
    <w:rsid w:val="00CE788B"/>
    <w:rsid w:val="00CF10F3"/>
    <w:rsid w:val="00CF237E"/>
    <w:rsid w:val="00CF680D"/>
    <w:rsid w:val="00D02099"/>
    <w:rsid w:val="00D03806"/>
    <w:rsid w:val="00D03C4F"/>
    <w:rsid w:val="00D05037"/>
    <w:rsid w:val="00D05226"/>
    <w:rsid w:val="00D06CD6"/>
    <w:rsid w:val="00D139FB"/>
    <w:rsid w:val="00D14D87"/>
    <w:rsid w:val="00D14E48"/>
    <w:rsid w:val="00D15079"/>
    <w:rsid w:val="00D15986"/>
    <w:rsid w:val="00D202F7"/>
    <w:rsid w:val="00D22F7D"/>
    <w:rsid w:val="00D234E4"/>
    <w:rsid w:val="00D307F3"/>
    <w:rsid w:val="00D329D4"/>
    <w:rsid w:val="00D346E3"/>
    <w:rsid w:val="00D351DC"/>
    <w:rsid w:val="00D356CB"/>
    <w:rsid w:val="00D364B1"/>
    <w:rsid w:val="00D36E13"/>
    <w:rsid w:val="00D40038"/>
    <w:rsid w:val="00D45473"/>
    <w:rsid w:val="00D52C0A"/>
    <w:rsid w:val="00D5438D"/>
    <w:rsid w:val="00D6198E"/>
    <w:rsid w:val="00D6303B"/>
    <w:rsid w:val="00D634D4"/>
    <w:rsid w:val="00D65DC0"/>
    <w:rsid w:val="00D71549"/>
    <w:rsid w:val="00D74B9C"/>
    <w:rsid w:val="00D7643E"/>
    <w:rsid w:val="00D764BB"/>
    <w:rsid w:val="00D778CB"/>
    <w:rsid w:val="00D802B0"/>
    <w:rsid w:val="00D8035E"/>
    <w:rsid w:val="00D80E31"/>
    <w:rsid w:val="00D81646"/>
    <w:rsid w:val="00D86A9A"/>
    <w:rsid w:val="00D86E63"/>
    <w:rsid w:val="00D955BF"/>
    <w:rsid w:val="00D96834"/>
    <w:rsid w:val="00D96D40"/>
    <w:rsid w:val="00DA0A86"/>
    <w:rsid w:val="00DA14B4"/>
    <w:rsid w:val="00DA335E"/>
    <w:rsid w:val="00DB19E2"/>
    <w:rsid w:val="00DB79BA"/>
    <w:rsid w:val="00DC18C6"/>
    <w:rsid w:val="00DC1E9A"/>
    <w:rsid w:val="00DC2238"/>
    <w:rsid w:val="00DC3876"/>
    <w:rsid w:val="00DC38D4"/>
    <w:rsid w:val="00DC5BBB"/>
    <w:rsid w:val="00DC5D39"/>
    <w:rsid w:val="00DC68D9"/>
    <w:rsid w:val="00DD2266"/>
    <w:rsid w:val="00DD463D"/>
    <w:rsid w:val="00DD7A33"/>
    <w:rsid w:val="00DE01B6"/>
    <w:rsid w:val="00DE1223"/>
    <w:rsid w:val="00DE215F"/>
    <w:rsid w:val="00DE39F9"/>
    <w:rsid w:val="00DE5358"/>
    <w:rsid w:val="00DE6DE6"/>
    <w:rsid w:val="00DF156E"/>
    <w:rsid w:val="00DF3460"/>
    <w:rsid w:val="00DF4B6A"/>
    <w:rsid w:val="00DF6B70"/>
    <w:rsid w:val="00DF6EB2"/>
    <w:rsid w:val="00E02206"/>
    <w:rsid w:val="00E02A06"/>
    <w:rsid w:val="00E033B2"/>
    <w:rsid w:val="00E0557F"/>
    <w:rsid w:val="00E0571A"/>
    <w:rsid w:val="00E05A13"/>
    <w:rsid w:val="00E072BA"/>
    <w:rsid w:val="00E10380"/>
    <w:rsid w:val="00E1396E"/>
    <w:rsid w:val="00E15F05"/>
    <w:rsid w:val="00E20047"/>
    <w:rsid w:val="00E208E8"/>
    <w:rsid w:val="00E21DD1"/>
    <w:rsid w:val="00E22485"/>
    <w:rsid w:val="00E2273B"/>
    <w:rsid w:val="00E23EA8"/>
    <w:rsid w:val="00E24CE1"/>
    <w:rsid w:val="00E24DFE"/>
    <w:rsid w:val="00E26931"/>
    <w:rsid w:val="00E27BAF"/>
    <w:rsid w:val="00E30958"/>
    <w:rsid w:val="00E367B5"/>
    <w:rsid w:val="00E4265B"/>
    <w:rsid w:val="00E435CB"/>
    <w:rsid w:val="00E44632"/>
    <w:rsid w:val="00E47EFD"/>
    <w:rsid w:val="00E511BB"/>
    <w:rsid w:val="00E518B3"/>
    <w:rsid w:val="00E52359"/>
    <w:rsid w:val="00E52827"/>
    <w:rsid w:val="00E56801"/>
    <w:rsid w:val="00E6507A"/>
    <w:rsid w:val="00E65A3F"/>
    <w:rsid w:val="00E66644"/>
    <w:rsid w:val="00E67670"/>
    <w:rsid w:val="00E70159"/>
    <w:rsid w:val="00E7046D"/>
    <w:rsid w:val="00E708F9"/>
    <w:rsid w:val="00E70AFD"/>
    <w:rsid w:val="00E7121D"/>
    <w:rsid w:val="00E71C9D"/>
    <w:rsid w:val="00E72784"/>
    <w:rsid w:val="00E80FB9"/>
    <w:rsid w:val="00E81A7B"/>
    <w:rsid w:val="00E823F4"/>
    <w:rsid w:val="00E8466A"/>
    <w:rsid w:val="00E85295"/>
    <w:rsid w:val="00E862DC"/>
    <w:rsid w:val="00E91624"/>
    <w:rsid w:val="00E91832"/>
    <w:rsid w:val="00E91D12"/>
    <w:rsid w:val="00E92E07"/>
    <w:rsid w:val="00E9392B"/>
    <w:rsid w:val="00E95929"/>
    <w:rsid w:val="00EA0915"/>
    <w:rsid w:val="00EA0951"/>
    <w:rsid w:val="00EA1387"/>
    <w:rsid w:val="00EA1BED"/>
    <w:rsid w:val="00EA5E32"/>
    <w:rsid w:val="00EA774B"/>
    <w:rsid w:val="00EB03E1"/>
    <w:rsid w:val="00EB097C"/>
    <w:rsid w:val="00EB1486"/>
    <w:rsid w:val="00EB30B9"/>
    <w:rsid w:val="00EB3578"/>
    <w:rsid w:val="00EB6A40"/>
    <w:rsid w:val="00EB6B01"/>
    <w:rsid w:val="00EC0FC6"/>
    <w:rsid w:val="00EC1763"/>
    <w:rsid w:val="00EC1B10"/>
    <w:rsid w:val="00EC4FE4"/>
    <w:rsid w:val="00EC514B"/>
    <w:rsid w:val="00EC5471"/>
    <w:rsid w:val="00EC5833"/>
    <w:rsid w:val="00EC5C80"/>
    <w:rsid w:val="00EC7599"/>
    <w:rsid w:val="00EC7978"/>
    <w:rsid w:val="00ED0DD8"/>
    <w:rsid w:val="00ED1A97"/>
    <w:rsid w:val="00ED3152"/>
    <w:rsid w:val="00ED3728"/>
    <w:rsid w:val="00ED380E"/>
    <w:rsid w:val="00ED383B"/>
    <w:rsid w:val="00EE09D0"/>
    <w:rsid w:val="00EE1C67"/>
    <w:rsid w:val="00EE30BB"/>
    <w:rsid w:val="00EE6918"/>
    <w:rsid w:val="00EF0AB5"/>
    <w:rsid w:val="00EF1FD2"/>
    <w:rsid w:val="00EF2C4C"/>
    <w:rsid w:val="00EF5DBE"/>
    <w:rsid w:val="00EF787F"/>
    <w:rsid w:val="00EF7CB6"/>
    <w:rsid w:val="00F00B45"/>
    <w:rsid w:val="00F01399"/>
    <w:rsid w:val="00F032BF"/>
    <w:rsid w:val="00F06482"/>
    <w:rsid w:val="00F0748A"/>
    <w:rsid w:val="00F077F5"/>
    <w:rsid w:val="00F1067B"/>
    <w:rsid w:val="00F2121C"/>
    <w:rsid w:val="00F2136A"/>
    <w:rsid w:val="00F21F9D"/>
    <w:rsid w:val="00F2270F"/>
    <w:rsid w:val="00F229D6"/>
    <w:rsid w:val="00F26260"/>
    <w:rsid w:val="00F2736E"/>
    <w:rsid w:val="00F323A1"/>
    <w:rsid w:val="00F36913"/>
    <w:rsid w:val="00F37739"/>
    <w:rsid w:val="00F44E49"/>
    <w:rsid w:val="00F4601E"/>
    <w:rsid w:val="00F46AE7"/>
    <w:rsid w:val="00F479FA"/>
    <w:rsid w:val="00F505B6"/>
    <w:rsid w:val="00F51152"/>
    <w:rsid w:val="00F51D5F"/>
    <w:rsid w:val="00F53261"/>
    <w:rsid w:val="00F5559A"/>
    <w:rsid w:val="00F5696A"/>
    <w:rsid w:val="00F6051F"/>
    <w:rsid w:val="00F61CD5"/>
    <w:rsid w:val="00F661FE"/>
    <w:rsid w:val="00F67F8B"/>
    <w:rsid w:val="00F70B06"/>
    <w:rsid w:val="00F72578"/>
    <w:rsid w:val="00F72E29"/>
    <w:rsid w:val="00F73E92"/>
    <w:rsid w:val="00F753F5"/>
    <w:rsid w:val="00F83A28"/>
    <w:rsid w:val="00F8428A"/>
    <w:rsid w:val="00F859C6"/>
    <w:rsid w:val="00F860E0"/>
    <w:rsid w:val="00F915A5"/>
    <w:rsid w:val="00F92BC3"/>
    <w:rsid w:val="00F92D93"/>
    <w:rsid w:val="00F94D8F"/>
    <w:rsid w:val="00F95E84"/>
    <w:rsid w:val="00F9620B"/>
    <w:rsid w:val="00FA0B0A"/>
    <w:rsid w:val="00FA0E75"/>
    <w:rsid w:val="00FA28A7"/>
    <w:rsid w:val="00FA4FD1"/>
    <w:rsid w:val="00FA685B"/>
    <w:rsid w:val="00FB0DD0"/>
    <w:rsid w:val="00FB28FF"/>
    <w:rsid w:val="00FB3C93"/>
    <w:rsid w:val="00FB3CF2"/>
    <w:rsid w:val="00FB46F8"/>
    <w:rsid w:val="00FB55AA"/>
    <w:rsid w:val="00FB565A"/>
    <w:rsid w:val="00FB6CF4"/>
    <w:rsid w:val="00FC2087"/>
    <w:rsid w:val="00FC32AC"/>
    <w:rsid w:val="00FC37CE"/>
    <w:rsid w:val="00FC3BCF"/>
    <w:rsid w:val="00FC3E52"/>
    <w:rsid w:val="00FC5D47"/>
    <w:rsid w:val="00FC71EF"/>
    <w:rsid w:val="00FD0AD8"/>
    <w:rsid w:val="00FD140F"/>
    <w:rsid w:val="00FD26ED"/>
    <w:rsid w:val="00FD314A"/>
    <w:rsid w:val="00FD4530"/>
    <w:rsid w:val="00FD597D"/>
    <w:rsid w:val="00FE15AD"/>
    <w:rsid w:val="00FE450D"/>
    <w:rsid w:val="00FF0DC4"/>
    <w:rsid w:val="00FF138D"/>
    <w:rsid w:val="00FF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48A"/>
    <w:rPr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53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4656"/>
    <w:rPr>
      <w:kern w:val="28"/>
      <w:sz w:val="28"/>
    </w:rPr>
  </w:style>
  <w:style w:type="paragraph" w:styleId="a5">
    <w:name w:val="footer"/>
    <w:basedOn w:val="a"/>
    <w:rsid w:val="0056353F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6D063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03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8"/>
    <w:qFormat/>
    <w:rsid w:val="007B19A7"/>
    <w:pPr>
      <w:spacing w:after="0"/>
      <w:ind w:left="0" w:firstLine="709"/>
      <w:jc w:val="both"/>
    </w:pPr>
    <w:rPr>
      <w:kern w:val="0"/>
    </w:rPr>
  </w:style>
  <w:style w:type="paragraph" w:styleId="a8">
    <w:name w:val="Body Text Indent"/>
    <w:basedOn w:val="a"/>
    <w:link w:val="a9"/>
    <w:rsid w:val="007B19A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B19A7"/>
  </w:style>
  <w:style w:type="character" w:styleId="aa">
    <w:name w:val="Hyperlink"/>
    <w:basedOn w:val="a0"/>
    <w:uiPriority w:val="99"/>
    <w:unhideWhenUsed/>
    <w:rsid w:val="00954656"/>
    <w:rPr>
      <w:color w:val="0000FF"/>
      <w:u w:val="single"/>
    </w:rPr>
  </w:style>
  <w:style w:type="character" w:styleId="ab">
    <w:name w:val="Intense Emphasis"/>
    <w:basedOn w:val="a0"/>
    <w:uiPriority w:val="21"/>
    <w:qFormat/>
    <w:rsid w:val="00AC7F34"/>
    <w:rPr>
      <w:b/>
      <w:bCs/>
      <w:i/>
      <w:iCs/>
      <w:color w:val="4F81BD" w:themeColor="accent1"/>
    </w:rPr>
  </w:style>
  <w:style w:type="character" w:styleId="ac">
    <w:name w:val="FollowedHyperlink"/>
    <w:basedOn w:val="a0"/>
    <w:uiPriority w:val="99"/>
    <w:unhideWhenUsed/>
    <w:rsid w:val="00E52359"/>
    <w:rPr>
      <w:color w:val="800080"/>
      <w:u w:val="single"/>
    </w:rPr>
  </w:style>
  <w:style w:type="paragraph" w:customStyle="1" w:styleId="font5">
    <w:name w:val="font5"/>
    <w:basedOn w:val="a"/>
    <w:rsid w:val="00E52359"/>
    <w:pPr>
      <w:spacing w:before="100" w:beforeAutospacing="1" w:after="100" w:afterAutospacing="1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E52359"/>
    <w:pPr>
      <w:spacing w:before="100" w:beforeAutospacing="1" w:after="100" w:afterAutospacing="1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E52359"/>
    <w:pPr>
      <w:spacing w:before="100" w:beforeAutospacing="1" w:after="100" w:afterAutospacing="1"/>
    </w:pPr>
    <w:rPr>
      <w:rFonts w:ascii="Tahoma" w:hAnsi="Tahoma" w:cs="Tahoma"/>
      <w:color w:val="000000"/>
      <w:kern w:val="0"/>
      <w:szCs w:val="28"/>
    </w:rPr>
  </w:style>
  <w:style w:type="paragraph" w:customStyle="1" w:styleId="font8">
    <w:name w:val="font8"/>
    <w:basedOn w:val="a"/>
    <w:rsid w:val="00E52359"/>
    <w:pPr>
      <w:spacing w:before="100" w:beforeAutospacing="1" w:after="100" w:afterAutospacing="1"/>
    </w:pPr>
    <w:rPr>
      <w:rFonts w:ascii="Tahoma" w:hAnsi="Tahoma" w:cs="Tahoma"/>
      <w:b/>
      <w:bCs/>
      <w:color w:val="000000"/>
      <w:kern w:val="0"/>
      <w:sz w:val="24"/>
      <w:szCs w:val="24"/>
    </w:rPr>
  </w:style>
  <w:style w:type="paragraph" w:customStyle="1" w:styleId="xl85">
    <w:name w:val="xl85"/>
    <w:basedOn w:val="a"/>
    <w:rsid w:val="00E52359"/>
    <w:pP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86">
    <w:name w:val="xl86"/>
    <w:basedOn w:val="a"/>
    <w:rsid w:val="00E52359"/>
    <w:pPr>
      <w:shd w:val="clear" w:color="000000" w:fill="FFFFFF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87">
    <w:name w:val="xl87"/>
    <w:basedOn w:val="a"/>
    <w:rsid w:val="00E52359"/>
    <w:pP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88">
    <w:name w:val="xl88"/>
    <w:basedOn w:val="a"/>
    <w:rsid w:val="00E52359"/>
    <w:pPr>
      <w:shd w:val="clear" w:color="000000" w:fill="FFFFFF"/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89">
    <w:name w:val="xl8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90">
    <w:name w:val="xl9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91">
    <w:name w:val="xl9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92">
    <w:name w:val="xl9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93">
    <w:name w:val="xl9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94">
    <w:name w:val="xl9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95">
    <w:name w:val="xl9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96">
    <w:name w:val="xl9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97">
    <w:name w:val="xl9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98">
    <w:name w:val="xl9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99">
    <w:name w:val="xl9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00">
    <w:name w:val="xl10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01">
    <w:name w:val="xl10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102">
    <w:name w:val="xl10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03">
    <w:name w:val="xl103"/>
    <w:basedOn w:val="a"/>
    <w:rsid w:val="00E52359"/>
    <w:pPr>
      <w:shd w:val="clear" w:color="000000" w:fill="FFFFFF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104">
    <w:name w:val="xl10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05">
    <w:name w:val="xl10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06">
    <w:name w:val="xl10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07">
    <w:name w:val="xl107"/>
    <w:basedOn w:val="a"/>
    <w:rsid w:val="00E52359"/>
    <w:pPr>
      <w:shd w:val="clear" w:color="000000" w:fill="FFFFFF"/>
      <w:spacing w:before="100" w:beforeAutospacing="1" w:after="100" w:afterAutospacing="1"/>
    </w:pPr>
    <w:rPr>
      <w:b/>
      <w:bCs/>
      <w:kern w:val="0"/>
      <w:sz w:val="24"/>
      <w:szCs w:val="24"/>
    </w:rPr>
  </w:style>
  <w:style w:type="paragraph" w:customStyle="1" w:styleId="xl108">
    <w:name w:val="xl10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09">
    <w:name w:val="xl10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10">
    <w:name w:val="xl110"/>
    <w:basedOn w:val="a"/>
    <w:rsid w:val="00E52359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111">
    <w:name w:val="xl11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12">
    <w:name w:val="xl11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3">
    <w:name w:val="xl11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14">
    <w:name w:val="xl114"/>
    <w:basedOn w:val="a"/>
    <w:rsid w:val="00E52359"/>
    <w:pPr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115">
    <w:name w:val="xl11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6">
    <w:name w:val="xl11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17">
    <w:name w:val="xl11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18">
    <w:name w:val="xl11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9">
    <w:name w:val="xl11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20">
    <w:name w:val="xl12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21">
    <w:name w:val="xl12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22">
    <w:name w:val="xl12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23">
    <w:name w:val="xl12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24">
    <w:name w:val="xl12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125">
    <w:name w:val="xl12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26">
    <w:name w:val="xl12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27">
    <w:name w:val="xl12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28">
    <w:name w:val="xl12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29">
    <w:name w:val="xl12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30">
    <w:name w:val="xl13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31">
    <w:name w:val="xl13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32">
    <w:name w:val="xl13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33">
    <w:name w:val="xl13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34">
    <w:name w:val="xl13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35">
    <w:name w:val="xl13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36">
    <w:name w:val="xl13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37">
    <w:name w:val="xl13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38">
    <w:name w:val="xl13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39">
    <w:name w:val="xl13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40">
    <w:name w:val="xl14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41">
    <w:name w:val="xl14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42">
    <w:name w:val="xl14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43">
    <w:name w:val="xl14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144">
    <w:name w:val="xl14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45">
    <w:name w:val="xl14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46">
    <w:name w:val="xl14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47">
    <w:name w:val="xl14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48">
    <w:name w:val="xl14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49">
    <w:name w:val="xl14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50">
    <w:name w:val="xl15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1">
    <w:name w:val="xl15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52">
    <w:name w:val="xl15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53">
    <w:name w:val="xl15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4">
    <w:name w:val="xl15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5">
    <w:name w:val="xl15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6">
    <w:name w:val="xl15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7">
    <w:name w:val="xl15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8">
    <w:name w:val="xl15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9">
    <w:name w:val="xl15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60">
    <w:name w:val="xl160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61">
    <w:name w:val="xl161"/>
    <w:basedOn w:val="a"/>
    <w:rsid w:val="00E523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62">
    <w:name w:val="xl16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63">
    <w:name w:val="xl16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64">
    <w:name w:val="xl164"/>
    <w:basedOn w:val="a"/>
    <w:rsid w:val="00E52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65">
    <w:name w:val="xl165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66">
    <w:name w:val="xl16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67">
    <w:name w:val="xl167"/>
    <w:basedOn w:val="a"/>
    <w:rsid w:val="00E52359"/>
    <w:pPr>
      <w:shd w:val="clear" w:color="000000" w:fill="FFFFFF"/>
      <w:spacing w:before="100" w:beforeAutospacing="1" w:after="100" w:afterAutospacing="1"/>
    </w:pPr>
    <w:rPr>
      <w:i/>
      <w:iCs/>
      <w:kern w:val="0"/>
      <w:sz w:val="24"/>
      <w:szCs w:val="24"/>
    </w:rPr>
  </w:style>
  <w:style w:type="paragraph" w:customStyle="1" w:styleId="xl168">
    <w:name w:val="xl16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69">
    <w:name w:val="xl16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70">
    <w:name w:val="xl17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1">
    <w:name w:val="xl17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2">
    <w:name w:val="xl17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3">
    <w:name w:val="xl17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74">
    <w:name w:val="xl17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75">
    <w:name w:val="xl17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6">
    <w:name w:val="xl17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77">
    <w:name w:val="xl17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8">
    <w:name w:val="xl17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9">
    <w:name w:val="xl17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80">
    <w:name w:val="xl18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81">
    <w:name w:val="xl18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82">
    <w:name w:val="xl182"/>
    <w:basedOn w:val="a"/>
    <w:rsid w:val="00E52359"/>
    <w:pPr>
      <w:spacing w:before="100" w:beforeAutospacing="1" w:after="100" w:afterAutospacing="1"/>
    </w:pPr>
    <w:rPr>
      <w:i/>
      <w:iCs/>
      <w:kern w:val="0"/>
      <w:sz w:val="24"/>
      <w:szCs w:val="24"/>
    </w:rPr>
  </w:style>
  <w:style w:type="paragraph" w:customStyle="1" w:styleId="xl183">
    <w:name w:val="xl18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84">
    <w:name w:val="xl18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85">
    <w:name w:val="xl18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86">
    <w:name w:val="xl18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87">
    <w:name w:val="xl18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88">
    <w:name w:val="xl18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89">
    <w:name w:val="xl18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90">
    <w:name w:val="xl19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91">
    <w:name w:val="xl19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92">
    <w:name w:val="xl19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93">
    <w:name w:val="xl19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94">
    <w:name w:val="xl194"/>
    <w:basedOn w:val="a"/>
    <w:rsid w:val="00E52359"/>
    <w:pPr>
      <w:shd w:val="clear" w:color="000000" w:fill="FFFFFF"/>
      <w:spacing w:before="100" w:beforeAutospacing="1" w:after="100" w:afterAutospacing="1"/>
      <w:textAlignment w:val="center"/>
    </w:pPr>
    <w:rPr>
      <w:i/>
      <w:iCs/>
      <w:kern w:val="0"/>
      <w:sz w:val="24"/>
      <w:szCs w:val="24"/>
    </w:rPr>
  </w:style>
  <w:style w:type="paragraph" w:customStyle="1" w:styleId="xl195">
    <w:name w:val="xl19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96">
    <w:name w:val="xl19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97">
    <w:name w:val="xl19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98">
    <w:name w:val="xl19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99">
    <w:name w:val="xl19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00">
    <w:name w:val="xl20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01">
    <w:name w:val="xl20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02">
    <w:name w:val="xl20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203">
    <w:name w:val="xl20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204">
    <w:name w:val="xl20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05">
    <w:name w:val="xl205"/>
    <w:basedOn w:val="a"/>
    <w:rsid w:val="00E52359"/>
    <w:pPr>
      <w:shd w:val="clear" w:color="000000" w:fill="FFFF00"/>
      <w:spacing w:before="100" w:beforeAutospacing="1" w:after="100" w:afterAutospacing="1"/>
    </w:pPr>
    <w:rPr>
      <w:i/>
      <w:iCs/>
      <w:kern w:val="0"/>
      <w:sz w:val="24"/>
      <w:szCs w:val="24"/>
    </w:rPr>
  </w:style>
  <w:style w:type="paragraph" w:customStyle="1" w:styleId="xl206">
    <w:name w:val="xl20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kern w:val="0"/>
      <w:sz w:val="24"/>
      <w:szCs w:val="24"/>
    </w:rPr>
  </w:style>
  <w:style w:type="paragraph" w:customStyle="1" w:styleId="xl207">
    <w:name w:val="xl20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08">
    <w:name w:val="xl20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09">
    <w:name w:val="xl20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10">
    <w:name w:val="xl21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11">
    <w:name w:val="xl21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12">
    <w:name w:val="xl21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13">
    <w:name w:val="xl21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14">
    <w:name w:val="xl21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15">
    <w:name w:val="xl21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16">
    <w:name w:val="xl21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17">
    <w:name w:val="xl21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18">
    <w:name w:val="xl21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19">
    <w:name w:val="xl21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0">
    <w:name w:val="xl22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1">
    <w:name w:val="xl22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2">
    <w:name w:val="xl22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3">
    <w:name w:val="xl22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4">
    <w:name w:val="xl22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25">
    <w:name w:val="xl22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26">
    <w:name w:val="xl22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27">
    <w:name w:val="xl227"/>
    <w:basedOn w:val="a"/>
    <w:rsid w:val="00E52359"/>
    <w:pPr>
      <w:shd w:val="clear" w:color="000000" w:fill="FFFF00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228">
    <w:name w:val="xl22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229">
    <w:name w:val="xl22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30">
    <w:name w:val="xl23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31">
    <w:name w:val="xl23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32">
    <w:name w:val="xl23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33">
    <w:name w:val="xl23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34">
    <w:name w:val="xl23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35">
    <w:name w:val="xl23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36">
    <w:name w:val="xl23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kern w:val="0"/>
      <w:sz w:val="24"/>
      <w:szCs w:val="24"/>
    </w:rPr>
  </w:style>
  <w:style w:type="paragraph" w:customStyle="1" w:styleId="xl237">
    <w:name w:val="xl237"/>
    <w:basedOn w:val="a"/>
    <w:rsid w:val="00E52359"/>
    <w:pP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238">
    <w:name w:val="xl23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39">
    <w:name w:val="xl23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240">
    <w:name w:val="xl24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241">
    <w:name w:val="xl24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42">
    <w:name w:val="xl24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43">
    <w:name w:val="xl24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44">
    <w:name w:val="xl24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45">
    <w:name w:val="xl24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46">
    <w:name w:val="xl24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color w:val="0033CC"/>
      <w:kern w:val="0"/>
      <w:sz w:val="24"/>
      <w:szCs w:val="24"/>
    </w:rPr>
  </w:style>
  <w:style w:type="paragraph" w:customStyle="1" w:styleId="xl247">
    <w:name w:val="xl24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color w:val="0033CC"/>
      <w:kern w:val="0"/>
      <w:sz w:val="24"/>
      <w:szCs w:val="24"/>
    </w:rPr>
  </w:style>
  <w:style w:type="paragraph" w:customStyle="1" w:styleId="xl248">
    <w:name w:val="xl24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CC"/>
      <w:kern w:val="0"/>
      <w:sz w:val="24"/>
      <w:szCs w:val="24"/>
    </w:rPr>
  </w:style>
  <w:style w:type="paragraph" w:customStyle="1" w:styleId="xl249">
    <w:name w:val="xl24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CC"/>
      <w:kern w:val="0"/>
      <w:sz w:val="24"/>
      <w:szCs w:val="24"/>
    </w:rPr>
  </w:style>
  <w:style w:type="paragraph" w:customStyle="1" w:styleId="xl250">
    <w:name w:val="xl25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color w:val="0033CC"/>
      <w:kern w:val="0"/>
      <w:sz w:val="24"/>
      <w:szCs w:val="24"/>
    </w:rPr>
  </w:style>
  <w:style w:type="paragraph" w:customStyle="1" w:styleId="xl251">
    <w:name w:val="xl25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52">
    <w:name w:val="xl252"/>
    <w:basedOn w:val="a"/>
    <w:rsid w:val="00E52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53">
    <w:name w:val="xl253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54">
    <w:name w:val="xl25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55">
    <w:name w:val="xl255"/>
    <w:basedOn w:val="a"/>
    <w:rsid w:val="00E52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kern w:val="0"/>
      <w:szCs w:val="28"/>
    </w:rPr>
  </w:style>
  <w:style w:type="paragraph" w:customStyle="1" w:styleId="xl256">
    <w:name w:val="xl256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Cs w:val="28"/>
    </w:rPr>
  </w:style>
  <w:style w:type="paragraph" w:customStyle="1" w:styleId="xl257">
    <w:name w:val="xl25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kern w:val="0"/>
      <w:szCs w:val="28"/>
    </w:rPr>
  </w:style>
  <w:style w:type="paragraph" w:customStyle="1" w:styleId="xl258">
    <w:name w:val="xl258"/>
    <w:basedOn w:val="a"/>
    <w:rsid w:val="00E52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kern w:val="0"/>
      <w:szCs w:val="28"/>
    </w:rPr>
  </w:style>
  <w:style w:type="paragraph" w:customStyle="1" w:styleId="xl259">
    <w:name w:val="xl259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kern w:val="0"/>
      <w:szCs w:val="28"/>
    </w:rPr>
  </w:style>
  <w:style w:type="paragraph" w:customStyle="1" w:styleId="xl260">
    <w:name w:val="xl26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261">
    <w:name w:val="xl261"/>
    <w:basedOn w:val="a"/>
    <w:rsid w:val="00E5235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262">
    <w:name w:val="xl262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263">
    <w:name w:val="xl26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4">
    <w:name w:val="xl264"/>
    <w:basedOn w:val="a"/>
    <w:rsid w:val="00E5235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5">
    <w:name w:val="xl265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6">
    <w:name w:val="xl26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7">
    <w:name w:val="xl267"/>
    <w:basedOn w:val="a"/>
    <w:rsid w:val="00E5235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8">
    <w:name w:val="xl268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9">
    <w:name w:val="xl26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70">
    <w:name w:val="xl270"/>
    <w:basedOn w:val="a"/>
    <w:rsid w:val="00E5235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71">
    <w:name w:val="xl271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48A"/>
    <w:rPr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53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4656"/>
    <w:rPr>
      <w:kern w:val="28"/>
      <w:sz w:val="28"/>
    </w:rPr>
  </w:style>
  <w:style w:type="paragraph" w:styleId="a5">
    <w:name w:val="footer"/>
    <w:basedOn w:val="a"/>
    <w:rsid w:val="0056353F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6D063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03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8"/>
    <w:qFormat/>
    <w:rsid w:val="007B19A7"/>
    <w:pPr>
      <w:spacing w:after="0"/>
      <w:ind w:left="0" w:firstLine="709"/>
      <w:jc w:val="both"/>
    </w:pPr>
    <w:rPr>
      <w:kern w:val="0"/>
    </w:rPr>
  </w:style>
  <w:style w:type="paragraph" w:styleId="a8">
    <w:name w:val="Body Text Indent"/>
    <w:basedOn w:val="a"/>
    <w:link w:val="a9"/>
    <w:rsid w:val="007B19A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B19A7"/>
  </w:style>
  <w:style w:type="character" w:styleId="aa">
    <w:name w:val="Hyperlink"/>
    <w:basedOn w:val="a0"/>
    <w:uiPriority w:val="99"/>
    <w:unhideWhenUsed/>
    <w:rsid w:val="00954656"/>
    <w:rPr>
      <w:color w:val="0000FF"/>
      <w:u w:val="single"/>
    </w:rPr>
  </w:style>
  <w:style w:type="character" w:styleId="ab">
    <w:name w:val="Intense Emphasis"/>
    <w:basedOn w:val="a0"/>
    <w:uiPriority w:val="21"/>
    <w:qFormat/>
    <w:rsid w:val="00AC7F34"/>
    <w:rPr>
      <w:b/>
      <w:bCs/>
      <w:i/>
      <w:iCs/>
      <w:color w:val="4F81BD" w:themeColor="accent1"/>
    </w:rPr>
  </w:style>
  <w:style w:type="character" w:styleId="ac">
    <w:name w:val="FollowedHyperlink"/>
    <w:basedOn w:val="a0"/>
    <w:uiPriority w:val="99"/>
    <w:unhideWhenUsed/>
    <w:rsid w:val="00E52359"/>
    <w:rPr>
      <w:color w:val="800080"/>
      <w:u w:val="single"/>
    </w:rPr>
  </w:style>
  <w:style w:type="paragraph" w:customStyle="1" w:styleId="font5">
    <w:name w:val="font5"/>
    <w:basedOn w:val="a"/>
    <w:rsid w:val="00E52359"/>
    <w:pPr>
      <w:spacing w:before="100" w:beforeAutospacing="1" w:after="100" w:afterAutospacing="1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E52359"/>
    <w:pPr>
      <w:spacing w:before="100" w:beforeAutospacing="1" w:after="100" w:afterAutospacing="1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E52359"/>
    <w:pPr>
      <w:spacing w:before="100" w:beforeAutospacing="1" w:after="100" w:afterAutospacing="1"/>
    </w:pPr>
    <w:rPr>
      <w:rFonts w:ascii="Tahoma" w:hAnsi="Tahoma" w:cs="Tahoma"/>
      <w:color w:val="000000"/>
      <w:kern w:val="0"/>
      <w:szCs w:val="28"/>
    </w:rPr>
  </w:style>
  <w:style w:type="paragraph" w:customStyle="1" w:styleId="font8">
    <w:name w:val="font8"/>
    <w:basedOn w:val="a"/>
    <w:rsid w:val="00E52359"/>
    <w:pPr>
      <w:spacing w:before="100" w:beforeAutospacing="1" w:after="100" w:afterAutospacing="1"/>
    </w:pPr>
    <w:rPr>
      <w:rFonts w:ascii="Tahoma" w:hAnsi="Tahoma" w:cs="Tahoma"/>
      <w:b/>
      <w:bCs/>
      <w:color w:val="000000"/>
      <w:kern w:val="0"/>
      <w:sz w:val="24"/>
      <w:szCs w:val="24"/>
    </w:rPr>
  </w:style>
  <w:style w:type="paragraph" w:customStyle="1" w:styleId="xl85">
    <w:name w:val="xl85"/>
    <w:basedOn w:val="a"/>
    <w:rsid w:val="00E52359"/>
    <w:pP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86">
    <w:name w:val="xl86"/>
    <w:basedOn w:val="a"/>
    <w:rsid w:val="00E52359"/>
    <w:pPr>
      <w:shd w:val="clear" w:color="000000" w:fill="FFFFFF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87">
    <w:name w:val="xl87"/>
    <w:basedOn w:val="a"/>
    <w:rsid w:val="00E52359"/>
    <w:pP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88">
    <w:name w:val="xl88"/>
    <w:basedOn w:val="a"/>
    <w:rsid w:val="00E52359"/>
    <w:pPr>
      <w:shd w:val="clear" w:color="000000" w:fill="FFFFFF"/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89">
    <w:name w:val="xl8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90">
    <w:name w:val="xl9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91">
    <w:name w:val="xl9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92">
    <w:name w:val="xl9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93">
    <w:name w:val="xl9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94">
    <w:name w:val="xl9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95">
    <w:name w:val="xl9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96">
    <w:name w:val="xl9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97">
    <w:name w:val="xl9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98">
    <w:name w:val="xl9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99">
    <w:name w:val="xl9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00">
    <w:name w:val="xl10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01">
    <w:name w:val="xl10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102">
    <w:name w:val="xl10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03">
    <w:name w:val="xl103"/>
    <w:basedOn w:val="a"/>
    <w:rsid w:val="00E52359"/>
    <w:pPr>
      <w:shd w:val="clear" w:color="000000" w:fill="FFFFFF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104">
    <w:name w:val="xl10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05">
    <w:name w:val="xl10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06">
    <w:name w:val="xl10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07">
    <w:name w:val="xl107"/>
    <w:basedOn w:val="a"/>
    <w:rsid w:val="00E52359"/>
    <w:pPr>
      <w:shd w:val="clear" w:color="000000" w:fill="FFFFFF"/>
      <w:spacing w:before="100" w:beforeAutospacing="1" w:after="100" w:afterAutospacing="1"/>
    </w:pPr>
    <w:rPr>
      <w:b/>
      <w:bCs/>
      <w:kern w:val="0"/>
      <w:sz w:val="24"/>
      <w:szCs w:val="24"/>
    </w:rPr>
  </w:style>
  <w:style w:type="paragraph" w:customStyle="1" w:styleId="xl108">
    <w:name w:val="xl10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09">
    <w:name w:val="xl10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10">
    <w:name w:val="xl110"/>
    <w:basedOn w:val="a"/>
    <w:rsid w:val="00E52359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111">
    <w:name w:val="xl11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12">
    <w:name w:val="xl11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3">
    <w:name w:val="xl11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14">
    <w:name w:val="xl114"/>
    <w:basedOn w:val="a"/>
    <w:rsid w:val="00E52359"/>
    <w:pPr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115">
    <w:name w:val="xl11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6">
    <w:name w:val="xl11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17">
    <w:name w:val="xl11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18">
    <w:name w:val="xl11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9">
    <w:name w:val="xl11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20">
    <w:name w:val="xl12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21">
    <w:name w:val="xl12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22">
    <w:name w:val="xl12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23">
    <w:name w:val="xl12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24">
    <w:name w:val="xl12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125">
    <w:name w:val="xl12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26">
    <w:name w:val="xl12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27">
    <w:name w:val="xl12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28">
    <w:name w:val="xl12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29">
    <w:name w:val="xl12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30">
    <w:name w:val="xl13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31">
    <w:name w:val="xl13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32">
    <w:name w:val="xl13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33">
    <w:name w:val="xl13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34">
    <w:name w:val="xl13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35">
    <w:name w:val="xl13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36">
    <w:name w:val="xl13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37">
    <w:name w:val="xl13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38">
    <w:name w:val="xl13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39">
    <w:name w:val="xl13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40">
    <w:name w:val="xl14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41">
    <w:name w:val="xl14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42">
    <w:name w:val="xl14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43">
    <w:name w:val="xl14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144">
    <w:name w:val="xl14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45">
    <w:name w:val="xl14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46">
    <w:name w:val="xl14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47">
    <w:name w:val="xl14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48">
    <w:name w:val="xl14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49">
    <w:name w:val="xl14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50">
    <w:name w:val="xl15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1">
    <w:name w:val="xl15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52">
    <w:name w:val="xl15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53">
    <w:name w:val="xl15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4">
    <w:name w:val="xl15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5">
    <w:name w:val="xl15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6">
    <w:name w:val="xl15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7">
    <w:name w:val="xl15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8">
    <w:name w:val="xl15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59">
    <w:name w:val="xl15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60">
    <w:name w:val="xl160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61">
    <w:name w:val="xl161"/>
    <w:basedOn w:val="a"/>
    <w:rsid w:val="00E523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62">
    <w:name w:val="xl16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63">
    <w:name w:val="xl16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64">
    <w:name w:val="xl164"/>
    <w:basedOn w:val="a"/>
    <w:rsid w:val="00E52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65">
    <w:name w:val="xl165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66">
    <w:name w:val="xl16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67">
    <w:name w:val="xl167"/>
    <w:basedOn w:val="a"/>
    <w:rsid w:val="00E52359"/>
    <w:pPr>
      <w:shd w:val="clear" w:color="000000" w:fill="FFFFFF"/>
      <w:spacing w:before="100" w:beforeAutospacing="1" w:after="100" w:afterAutospacing="1"/>
    </w:pPr>
    <w:rPr>
      <w:i/>
      <w:iCs/>
      <w:kern w:val="0"/>
      <w:sz w:val="24"/>
      <w:szCs w:val="24"/>
    </w:rPr>
  </w:style>
  <w:style w:type="paragraph" w:customStyle="1" w:styleId="xl168">
    <w:name w:val="xl16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69">
    <w:name w:val="xl16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70">
    <w:name w:val="xl17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1">
    <w:name w:val="xl17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2">
    <w:name w:val="xl17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3">
    <w:name w:val="xl17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74">
    <w:name w:val="xl17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75">
    <w:name w:val="xl17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6">
    <w:name w:val="xl17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77">
    <w:name w:val="xl17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8">
    <w:name w:val="xl17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79">
    <w:name w:val="xl17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80">
    <w:name w:val="xl18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81">
    <w:name w:val="xl18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82">
    <w:name w:val="xl182"/>
    <w:basedOn w:val="a"/>
    <w:rsid w:val="00E52359"/>
    <w:pPr>
      <w:spacing w:before="100" w:beforeAutospacing="1" w:after="100" w:afterAutospacing="1"/>
    </w:pPr>
    <w:rPr>
      <w:i/>
      <w:iCs/>
      <w:kern w:val="0"/>
      <w:sz w:val="24"/>
      <w:szCs w:val="24"/>
    </w:rPr>
  </w:style>
  <w:style w:type="paragraph" w:customStyle="1" w:styleId="xl183">
    <w:name w:val="xl18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84">
    <w:name w:val="xl18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85">
    <w:name w:val="xl18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86">
    <w:name w:val="xl18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87">
    <w:name w:val="xl18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88">
    <w:name w:val="xl18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89">
    <w:name w:val="xl18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90">
    <w:name w:val="xl19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91">
    <w:name w:val="xl19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92">
    <w:name w:val="xl19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93">
    <w:name w:val="xl19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194">
    <w:name w:val="xl194"/>
    <w:basedOn w:val="a"/>
    <w:rsid w:val="00E52359"/>
    <w:pPr>
      <w:shd w:val="clear" w:color="000000" w:fill="FFFFFF"/>
      <w:spacing w:before="100" w:beforeAutospacing="1" w:after="100" w:afterAutospacing="1"/>
      <w:textAlignment w:val="center"/>
    </w:pPr>
    <w:rPr>
      <w:i/>
      <w:iCs/>
      <w:kern w:val="0"/>
      <w:sz w:val="24"/>
      <w:szCs w:val="24"/>
    </w:rPr>
  </w:style>
  <w:style w:type="paragraph" w:customStyle="1" w:styleId="xl195">
    <w:name w:val="xl19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196">
    <w:name w:val="xl19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97">
    <w:name w:val="xl19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i/>
      <w:iCs/>
      <w:kern w:val="0"/>
      <w:sz w:val="24"/>
      <w:szCs w:val="24"/>
    </w:rPr>
  </w:style>
  <w:style w:type="paragraph" w:customStyle="1" w:styleId="xl198">
    <w:name w:val="xl19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199">
    <w:name w:val="xl19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00">
    <w:name w:val="xl20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01">
    <w:name w:val="xl20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02">
    <w:name w:val="xl20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203">
    <w:name w:val="xl20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204">
    <w:name w:val="xl20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05">
    <w:name w:val="xl205"/>
    <w:basedOn w:val="a"/>
    <w:rsid w:val="00E52359"/>
    <w:pPr>
      <w:shd w:val="clear" w:color="000000" w:fill="FFFF00"/>
      <w:spacing w:before="100" w:beforeAutospacing="1" w:after="100" w:afterAutospacing="1"/>
    </w:pPr>
    <w:rPr>
      <w:i/>
      <w:iCs/>
      <w:kern w:val="0"/>
      <w:sz w:val="24"/>
      <w:szCs w:val="24"/>
    </w:rPr>
  </w:style>
  <w:style w:type="paragraph" w:customStyle="1" w:styleId="xl206">
    <w:name w:val="xl20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kern w:val="0"/>
      <w:sz w:val="24"/>
      <w:szCs w:val="24"/>
    </w:rPr>
  </w:style>
  <w:style w:type="paragraph" w:customStyle="1" w:styleId="xl207">
    <w:name w:val="xl20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08">
    <w:name w:val="xl20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09">
    <w:name w:val="xl20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10">
    <w:name w:val="xl21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11">
    <w:name w:val="xl21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212">
    <w:name w:val="xl21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13">
    <w:name w:val="xl21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14">
    <w:name w:val="xl21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15">
    <w:name w:val="xl21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16">
    <w:name w:val="xl21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17">
    <w:name w:val="xl21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18">
    <w:name w:val="xl21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19">
    <w:name w:val="xl21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0">
    <w:name w:val="xl22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1">
    <w:name w:val="xl22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2">
    <w:name w:val="xl22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3">
    <w:name w:val="xl22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24">
    <w:name w:val="xl22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25">
    <w:name w:val="xl22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26">
    <w:name w:val="xl22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27">
    <w:name w:val="xl227"/>
    <w:basedOn w:val="a"/>
    <w:rsid w:val="00E52359"/>
    <w:pPr>
      <w:shd w:val="clear" w:color="000000" w:fill="FFFF00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228">
    <w:name w:val="xl22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4"/>
      <w:szCs w:val="24"/>
    </w:rPr>
  </w:style>
  <w:style w:type="paragraph" w:customStyle="1" w:styleId="xl229">
    <w:name w:val="xl22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30">
    <w:name w:val="xl23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i/>
      <w:iCs/>
      <w:kern w:val="0"/>
      <w:sz w:val="24"/>
      <w:szCs w:val="24"/>
    </w:rPr>
  </w:style>
  <w:style w:type="paragraph" w:customStyle="1" w:styleId="xl231">
    <w:name w:val="xl23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32">
    <w:name w:val="xl23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33">
    <w:name w:val="xl23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34">
    <w:name w:val="xl23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35">
    <w:name w:val="xl23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36">
    <w:name w:val="xl23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kern w:val="0"/>
      <w:sz w:val="24"/>
      <w:szCs w:val="24"/>
    </w:rPr>
  </w:style>
  <w:style w:type="paragraph" w:customStyle="1" w:styleId="xl237">
    <w:name w:val="xl237"/>
    <w:basedOn w:val="a"/>
    <w:rsid w:val="00E52359"/>
    <w:pP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238">
    <w:name w:val="xl23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39">
    <w:name w:val="xl23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240">
    <w:name w:val="xl24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241">
    <w:name w:val="xl24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42">
    <w:name w:val="xl242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43">
    <w:name w:val="xl24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44">
    <w:name w:val="xl24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245">
    <w:name w:val="xl245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246">
    <w:name w:val="xl24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color w:val="0033CC"/>
      <w:kern w:val="0"/>
      <w:sz w:val="24"/>
      <w:szCs w:val="24"/>
    </w:rPr>
  </w:style>
  <w:style w:type="paragraph" w:customStyle="1" w:styleId="xl247">
    <w:name w:val="xl24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color w:val="0033CC"/>
      <w:kern w:val="0"/>
      <w:sz w:val="24"/>
      <w:szCs w:val="24"/>
    </w:rPr>
  </w:style>
  <w:style w:type="paragraph" w:customStyle="1" w:styleId="xl248">
    <w:name w:val="xl248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CC"/>
      <w:kern w:val="0"/>
      <w:sz w:val="24"/>
      <w:szCs w:val="24"/>
    </w:rPr>
  </w:style>
  <w:style w:type="paragraph" w:customStyle="1" w:styleId="xl249">
    <w:name w:val="xl24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CC"/>
      <w:kern w:val="0"/>
      <w:sz w:val="24"/>
      <w:szCs w:val="24"/>
    </w:rPr>
  </w:style>
  <w:style w:type="paragraph" w:customStyle="1" w:styleId="xl250">
    <w:name w:val="xl25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color w:val="0033CC"/>
      <w:kern w:val="0"/>
      <w:sz w:val="24"/>
      <w:szCs w:val="24"/>
    </w:rPr>
  </w:style>
  <w:style w:type="paragraph" w:customStyle="1" w:styleId="xl251">
    <w:name w:val="xl251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52">
    <w:name w:val="xl252"/>
    <w:basedOn w:val="a"/>
    <w:rsid w:val="00E52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53">
    <w:name w:val="xl253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54">
    <w:name w:val="xl254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55">
    <w:name w:val="xl255"/>
    <w:basedOn w:val="a"/>
    <w:rsid w:val="00E52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kern w:val="0"/>
      <w:szCs w:val="28"/>
    </w:rPr>
  </w:style>
  <w:style w:type="paragraph" w:customStyle="1" w:styleId="xl256">
    <w:name w:val="xl256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Cs w:val="28"/>
    </w:rPr>
  </w:style>
  <w:style w:type="paragraph" w:customStyle="1" w:styleId="xl257">
    <w:name w:val="xl257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kern w:val="0"/>
      <w:szCs w:val="28"/>
    </w:rPr>
  </w:style>
  <w:style w:type="paragraph" w:customStyle="1" w:styleId="xl258">
    <w:name w:val="xl258"/>
    <w:basedOn w:val="a"/>
    <w:rsid w:val="00E52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kern w:val="0"/>
      <w:szCs w:val="28"/>
    </w:rPr>
  </w:style>
  <w:style w:type="paragraph" w:customStyle="1" w:styleId="xl259">
    <w:name w:val="xl259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kern w:val="0"/>
      <w:szCs w:val="28"/>
    </w:rPr>
  </w:style>
  <w:style w:type="paragraph" w:customStyle="1" w:styleId="xl260">
    <w:name w:val="xl260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261">
    <w:name w:val="xl261"/>
    <w:basedOn w:val="a"/>
    <w:rsid w:val="00E5235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262">
    <w:name w:val="xl262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263">
    <w:name w:val="xl263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4">
    <w:name w:val="xl264"/>
    <w:basedOn w:val="a"/>
    <w:rsid w:val="00E5235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5">
    <w:name w:val="xl265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6">
    <w:name w:val="xl266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7">
    <w:name w:val="xl267"/>
    <w:basedOn w:val="a"/>
    <w:rsid w:val="00E5235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8">
    <w:name w:val="xl268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69">
    <w:name w:val="xl269"/>
    <w:basedOn w:val="a"/>
    <w:rsid w:val="00E52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70">
    <w:name w:val="xl270"/>
    <w:basedOn w:val="a"/>
    <w:rsid w:val="00E5235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  <w:style w:type="paragraph" w:customStyle="1" w:styleId="xl271">
    <w:name w:val="xl271"/>
    <w:basedOn w:val="a"/>
    <w:rsid w:val="00E52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kern w:val="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ngaleva.TP\Desktop\&#1084;&#1080;&#1085;&#1075;&#1072;&#1083;&#1077;&#1074;&#1072;\&#1053;&#1054;&#1042;&#1054;&#1045;\&#1055;&#1088;&#1086;&#1075;&#1088;&#1072;&#1084;&#1084;&#1099;%202014-2020\&#1044;&#1086;&#1089;&#1090;&#1091;&#1087;&#1085;&#1086;&#1077;%20&#1078;&#1080;&#1083;&#1100;&#1077;\&#1055;&#1077;&#1088;&#1077;&#1095;&#1077;&#1085;&#1100;%20&#1050;&#1086;&#1088;&#1088;&#1077;&#1082;&#1090;&#1080;&#1088;&#1086;&#1074;&#1082;&#1072;%20&#1084;&#1072;&#1081;\&#1056;&#1072;&#1089;&#1087;&#1086;&#1088;&#1103;&#1078;&#1077;&#1085;&#1080;&#1077;%20&#1090;&#1077;&#1082;&#1089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E5FE9-0FB4-4956-84FD-D264163E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текст</Template>
  <TotalTime>55</TotalTime>
  <Pages>3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Mingaleva.TP</dc:creator>
  <cp:lastModifiedBy>Негруца Екатерина Николаевна</cp:lastModifiedBy>
  <cp:revision>7</cp:revision>
  <cp:lastPrinted>2021-03-10T12:44:00Z</cp:lastPrinted>
  <dcterms:created xsi:type="dcterms:W3CDTF">2021-06-10T07:03:00Z</dcterms:created>
  <dcterms:modified xsi:type="dcterms:W3CDTF">2021-06-22T12:35:00Z</dcterms:modified>
</cp:coreProperties>
</file>